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3B2981" w14:textId="1E170F8E" w:rsidR="008C6948" w:rsidRDefault="008C6948" w:rsidP="008C694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</w:t>
      </w:r>
      <w:r>
        <w:t xml:space="preserve"> </w:t>
      </w:r>
      <w:r>
        <w:rPr>
          <w:b/>
          <w:sz w:val="24"/>
        </w:rPr>
        <w:t>Meeting #11</w:t>
      </w:r>
      <w:r>
        <w:rPr>
          <w:b/>
          <w:sz w:val="24"/>
          <w:lang w:eastAsia="zh-CN"/>
        </w:rPr>
        <w:t>7-e</w:t>
      </w:r>
      <w:r>
        <w:rPr>
          <w:b/>
          <w:i/>
          <w:sz w:val="28"/>
        </w:rPr>
        <w:tab/>
      </w:r>
      <w:r w:rsidRPr="006B22FE">
        <w:rPr>
          <w:b/>
          <w:i/>
          <w:sz w:val="24"/>
          <w:szCs w:val="24"/>
        </w:rPr>
        <w:t>R2-2</w:t>
      </w:r>
      <w:r>
        <w:rPr>
          <w:b/>
          <w:i/>
          <w:sz w:val="24"/>
          <w:szCs w:val="24"/>
        </w:rPr>
        <w:t>2</w:t>
      </w:r>
      <w:r w:rsidR="00984B9F">
        <w:rPr>
          <w:b/>
          <w:i/>
          <w:sz w:val="24"/>
          <w:szCs w:val="24"/>
        </w:rPr>
        <w:t>02399</w:t>
      </w:r>
    </w:p>
    <w:p w14:paraId="40858668" w14:textId="4DB41A98" w:rsidR="000C3DB1" w:rsidRDefault="008C6948" w:rsidP="008C6948">
      <w:pPr>
        <w:pStyle w:val="CRCoverPage"/>
        <w:outlineLvl w:val="0"/>
        <w:rPr>
          <w:b/>
          <w:sz w:val="24"/>
        </w:rPr>
      </w:pPr>
      <w:r w:rsidRPr="00F918D7">
        <w:rPr>
          <w:b/>
          <w:sz w:val="24"/>
        </w:rPr>
        <w:t xml:space="preserve">Electronic, </w:t>
      </w:r>
      <w:r>
        <w:rPr>
          <w:b/>
          <w:sz w:val="24"/>
        </w:rPr>
        <w:t xml:space="preserve">21th </w:t>
      </w:r>
      <w:r w:rsidRPr="002403A0">
        <w:rPr>
          <w:b/>
          <w:sz w:val="24"/>
        </w:rPr>
        <w:t>February</w:t>
      </w:r>
      <w:r w:rsidRPr="00F918D7">
        <w:rPr>
          <w:b/>
          <w:sz w:val="24"/>
        </w:rPr>
        <w:t xml:space="preserve"> </w:t>
      </w:r>
      <w:r>
        <w:rPr>
          <w:b/>
          <w:sz w:val="24"/>
        </w:rPr>
        <w:t>–</w:t>
      </w:r>
      <w:r w:rsidRPr="00F918D7">
        <w:rPr>
          <w:b/>
          <w:sz w:val="24"/>
        </w:rPr>
        <w:t xml:space="preserve"> </w:t>
      </w:r>
      <w:r>
        <w:rPr>
          <w:b/>
          <w:sz w:val="24"/>
        </w:rPr>
        <w:t xml:space="preserve">3rd March </w:t>
      </w:r>
      <w:r w:rsidRPr="00F918D7">
        <w:rPr>
          <w:b/>
          <w:sz w:val="24"/>
        </w:rPr>
        <w:t>202</w:t>
      </w:r>
      <w:r>
        <w:rPr>
          <w:b/>
          <w:sz w:val="24"/>
        </w:rPr>
        <w:t>2</w:t>
      </w:r>
      <w:r w:rsidR="0041432C">
        <w:rPr>
          <w:b/>
          <w:sz w:val="24"/>
        </w:rPr>
        <w:t xml:space="preserve">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3DB1" w14:paraId="65EA951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22C4E" w14:textId="77777777" w:rsidR="000C3DB1" w:rsidRDefault="0041432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C3DB1" w14:paraId="35566F7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664448" w14:textId="77777777" w:rsidR="000C3DB1" w:rsidRDefault="0041432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C3DB1" w14:paraId="6BEF5E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FE5AD4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18BE8FD0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173B0C" w14:textId="77777777" w:rsidR="000C3DB1" w:rsidRDefault="000C3DB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411173" w14:textId="77777777" w:rsidR="000C3DB1" w:rsidRDefault="0041432C">
            <w:pPr>
              <w:pStyle w:val="CRCoverPage"/>
              <w:spacing w:after="0"/>
              <w:ind w:right="281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38.30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709" w:type="dxa"/>
          </w:tcPr>
          <w:p w14:paraId="3A475DAB" w14:textId="77777777" w:rsidR="000C3DB1" w:rsidRDefault="0041432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E12A62" w14:textId="30A31588" w:rsidR="000C3DB1" w:rsidRDefault="00984B9F" w:rsidP="006830C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0679</w:t>
            </w:r>
          </w:p>
        </w:tc>
        <w:tc>
          <w:tcPr>
            <w:tcW w:w="709" w:type="dxa"/>
          </w:tcPr>
          <w:p w14:paraId="7F23D374" w14:textId="77777777" w:rsidR="000C3DB1" w:rsidRDefault="0041432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7411E3" w14:textId="448D413A" w:rsidR="000C3DB1" w:rsidRDefault="006830C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BDEF7F9" w14:textId="77777777" w:rsidR="000C3DB1" w:rsidRDefault="0041432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DBE260" w14:textId="0450B7D2" w:rsidR="000C3DB1" w:rsidRDefault="0041432C" w:rsidP="0031369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 w:rsidR="00313695">
              <w:rPr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84B53" w14:textId="77777777" w:rsidR="000C3DB1" w:rsidRDefault="000C3DB1">
            <w:pPr>
              <w:pStyle w:val="CRCoverPage"/>
              <w:spacing w:after="0"/>
            </w:pPr>
          </w:p>
        </w:tc>
      </w:tr>
      <w:tr w:rsidR="000C3DB1" w14:paraId="4D1B46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FDE2D" w14:textId="77777777" w:rsidR="000C3DB1" w:rsidRDefault="000C3DB1">
            <w:pPr>
              <w:pStyle w:val="CRCoverPage"/>
              <w:spacing w:after="0"/>
            </w:pPr>
          </w:p>
        </w:tc>
      </w:tr>
      <w:tr w:rsidR="000C3DB1" w14:paraId="46ECE6A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6DB04" w14:textId="77777777" w:rsidR="000C3DB1" w:rsidRDefault="0041432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C3DB1" w14:paraId="3A13171B" w14:textId="77777777">
        <w:tc>
          <w:tcPr>
            <w:tcW w:w="9641" w:type="dxa"/>
            <w:gridSpan w:val="9"/>
          </w:tcPr>
          <w:p w14:paraId="095918A5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96A443F" w14:textId="77777777" w:rsidR="000C3DB1" w:rsidRDefault="000C3D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3DB1" w14:paraId="7AC61137" w14:textId="77777777">
        <w:tc>
          <w:tcPr>
            <w:tcW w:w="2835" w:type="dxa"/>
          </w:tcPr>
          <w:p w14:paraId="4CC8EBC5" w14:textId="77777777" w:rsidR="000C3DB1" w:rsidRDefault="004143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309B7F6" w14:textId="77777777" w:rsidR="000C3DB1" w:rsidRDefault="0041432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E33893" w14:textId="77777777" w:rsidR="000C3DB1" w:rsidRDefault="000C3D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FE41EF" w14:textId="77777777" w:rsidR="000C3DB1" w:rsidRDefault="0041432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344232" w14:textId="77777777" w:rsidR="000C3DB1" w:rsidRDefault="004143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DDC3FDE" w14:textId="77777777" w:rsidR="000C3DB1" w:rsidRDefault="0041432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8B2154" w14:textId="77777777" w:rsidR="000C3DB1" w:rsidRDefault="004143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8A931F" w14:textId="77777777" w:rsidR="000C3DB1" w:rsidRDefault="0041432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3ACC8D" w14:textId="77777777" w:rsidR="000C3DB1" w:rsidRDefault="000C3DB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8F5C93" w14:textId="77777777" w:rsidR="000C3DB1" w:rsidRDefault="000C3D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C3DB1" w14:paraId="3EFFBF19" w14:textId="77777777">
        <w:tc>
          <w:tcPr>
            <w:tcW w:w="9640" w:type="dxa"/>
            <w:gridSpan w:val="11"/>
          </w:tcPr>
          <w:p w14:paraId="65DF34F6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56E5BCC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52F3FA" w14:textId="77777777" w:rsidR="000C3DB1" w:rsidRDefault="00414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6AC1E" w14:textId="77777777" w:rsidR="000C3DB1" w:rsidRDefault="0041432C">
            <w:pPr>
              <w:pStyle w:val="CRCoverPage"/>
              <w:spacing w:after="0"/>
              <w:ind w:left="100"/>
            </w:pPr>
            <w:r>
              <w:t>Correction on PO determination for UE in inactive state</w:t>
            </w:r>
          </w:p>
        </w:tc>
      </w:tr>
      <w:tr w:rsidR="000C3DB1" w14:paraId="2B40CA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8751B7" w14:textId="77777777"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6C141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2D5F2D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A1D1EB" w14:textId="77777777" w:rsidR="000C3DB1" w:rsidRDefault="00414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F11EB" w14:textId="56B62927" w:rsidR="000C3DB1" w:rsidRDefault="00844317" w:rsidP="000747F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7106FA">
              <w:t xml:space="preserve">ZTE corporation, Ericsson, vivo, CMCC, China Telecom, China Unicom, </w:t>
            </w:r>
            <w:r>
              <w:t xml:space="preserve">Samsung, </w:t>
            </w:r>
            <w:r w:rsidRPr="00C24D83">
              <w:t>Nokia, Nokia Shanghai Bell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proofErr w:type="spellStart"/>
            <w:r w:rsidRPr="007106FA">
              <w:t>Sanechips</w:t>
            </w:r>
            <w:proofErr w:type="spellEnd"/>
          </w:p>
        </w:tc>
      </w:tr>
      <w:tr w:rsidR="000C3DB1" w14:paraId="0D5F75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5E8C42" w14:textId="77777777" w:rsidR="000C3DB1" w:rsidRDefault="00414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379BC4" w14:textId="77777777" w:rsidR="000C3DB1" w:rsidRDefault="0041432C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R2</w:t>
            </w:r>
          </w:p>
        </w:tc>
      </w:tr>
      <w:tr w:rsidR="000C3DB1" w14:paraId="2491D8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216022" w14:textId="77777777"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71A9F3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622811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3BA324" w14:textId="77777777" w:rsidR="000C3DB1" w:rsidRDefault="00414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EE418B" w14:textId="77777777" w:rsidR="000C3DB1" w:rsidRDefault="00135E50" w:rsidP="00135E50">
            <w:pPr>
              <w:pStyle w:val="CRCoverPage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4B554471" w14:textId="77777777" w:rsidR="000C3DB1" w:rsidRDefault="000C3DB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2F7FD0" w14:textId="77777777" w:rsidR="000C3DB1" w:rsidRDefault="0041432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2375" w14:textId="7C1647FC" w:rsidR="000C3DB1" w:rsidRDefault="0041432C" w:rsidP="008321C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8321C2">
              <w:rPr>
                <w:lang w:val="en-US" w:eastAsia="zh-CN"/>
              </w:rPr>
              <w:t>2</w:t>
            </w:r>
            <w:r>
              <w:t>-</w:t>
            </w:r>
            <w:r w:rsidR="008321C2">
              <w:rPr>
                <w:lang w:val="en-US" w:eastAsia="zh-CN"/>
              </w:rPr>
              <w:t>02</w:t>
            </w:r>
            <w:r>
              <w:t>-</w:t>
            </w:r>
            <w:r w:rsidR="00AA41DB">
              <w:rPr>
                <w:lang w:eastAsia="zh-CN"/>
              </w:rPr>
              <w:t>1</w:t>
            </w:r>
            <w:r w:rsidR="008321C2">
              <w:rPr>
                <w:lang w:eastAsia="zh-CN"/>
              </w:rPr>
              <w:t>0</w:t>
            </w:r>
          </w:p>
        </w:tc>
      </w:tr>
      <w:tr w:rsidR="000C3DB1" w14:paraId="1BB3B1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3903F6" w14:textId="77777777"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59D03B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96356F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8CC089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C3201D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191790B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BDD68B" w14:textId="77777777" w:rsidR="000C3DB1" w:rsidRDefault="00414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DC7F98" w14:textId="77777777" w:rsidR="000C3DB1" w:rsidRDefault="0041432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17AFAE" w14:textId="77777777" w:rsidR="000C3DB1" w:rsidRDefault="000C3DB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B684C" w14:textId="77777777" w:rsidR="000C3DB1" w:rsidRDefault="0041432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9D0D63" w14:textId="77777777" w:rsidR="000C3DB1" w:rsidRDefault="0041432C">
            <w:pPr>
              <w:pStyle w:val="CRCoverPage"/>
              <w:spacing w:after="0"/>
              <w:ind w:left="100"/>
            </w:pPr>
            <w:r>
              <w:t>Rel-1</w:t>
            </w:r>
            <w:r w:rsidR="000747F0">
              <w:rPr>
                <w:lang w:eastAsia="zh-CN"/>
              </w:rPr>
              <w:t>7</w:t>
            </w:r>
          </w:p>
        </w:tc>
      </w:tr>
      <w:tr w:rsidR="000C3DB1" w14:paraId="0FEC90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189394" w14:textId="77777777" w:rsidR="000C3DB1" w:rsidRDefault="000C3D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E26457" w14:textId="77777777" w:rsidR="000C3DB1" w:rsidRDefault="0041432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3033B4" w14:textId="77777777" w:rsidR="000C3DB1" w:rsidRDefault="0041432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3C288E" w14:textId="77777777" w:rsidR="000C3DB1" w:rsidRDefault="004143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C3DB1" w14:paraId="1139F03A" w14:textId="77777777">
        <w:tc>
          <w:tcPr>
            <w:tcW w:w="1843" w:type="dxa"/>
          </w:tcPr>
          <w:p w14:paraId="017DB6B1" w14:textId="77777777"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66051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4B83479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1961E" w14:textId="77777777"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8EDD0" w14:textId="77777777" w:rsidR="000C3DB1" w:rsidRDefault="004143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PF</w:t>
            </w:r>
            <w:r>
              <w:rPr>
                <w:rFonts w:ascii="Arial" w:hAnsi="Arial" w:cs="Arial"/>
                <w:lang w:eastAsia="zh-CN"/>
              </w:rPr>
              <w:t xml:space="preserve"> and</w:t>
            </w:r>
            <w:r>
              <w:rPr>
                <w:rFonts w:ascii="Arial" w:hAnsi="Arial" w:cs="Arial"/>
              </w:rPr>
              <w:t xml:space="preserve"> PO for paging</w:t>
            </w:r>
            <w:r>
              <w:rPr>
                <w:rFonts w:ascii="Arial" w:hAnsi="Arial" w:cs="Arial"/>
                <w:lang w:eastAsia="zh-CN"/>
              </w:rPr>
              <w:t xml:space="preserve"> are</w:t>
            </w:r>
            <w:r>
              <w:rPr>
                <w:rFonts w:ascii="Arial" w:hAnsi="Arial" w:cs="Arial"/>
              </w:rPr>
              <w:t xml:space="preserve"> determined by the following formulae:</w:t>
            </w:r>
          </w:p>
          <w:p w14:paraId="1AB83A94" w14:textId="77777777" w:rsidR="000C3DB1" w:rsidRDefault="0041432C">
            <w:pPr>
              <w:pStyle w:val="B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SFN for the PF is determined by:</w:t>
            </w:r>
          </w:p>
          <w:p w14:paraId="28ABF68A" w14:textId="77777777" w:rsidR="000C3DB1" w:rsidRDefault="0041432C">
            <w:pPr>
              <w:pStyle w:val="B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(SFN + </w:t>
            </w:r>
            <w:proofErr w:type="spellStart"/>
            <w:r>
              <w:rPr>
                <w:rFonts w:ascii="Arial" w:hAnsi="Arial" w:cs="Arial"/>
              </w:rPr>
              <w:t>PF_offset</w:t>
            </w:r>
            <w:proofErr w:type="spellEnd"/>
            <w:r>
              <w:rPr>
                <w:rFonts w:ascii="Arial" w:hAnsi="Arial" w:cs="Arial"/>
              </w:rPr>
              <w:t>) mod T = (T div N)*(UE_ID mod N)</w:t>
            </w:r>
          </w:p>
          <w:p w14:paraId="681DDD81" w14:textId="77777777" w:rsidR="000C3DB1" w:rsidRDefault="0041432C">
            <w:pPr>
              <w:pStyle w:val="B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Index (</w:t>
            </w:r>
            <w:proofErr w:type="spellStart"/>
            <w:r>
              <w:rPr>
                <w:rFonts w:ascii="Arial" w:hAnsi="Arial" w:cs="Arial"/>
              </w:rPr>
              <w:t>i_s</w:t>
            </w:r>
            <w:proofErr w:type="spellEnd"/>
            <w:r>
              <w:rPr>
                <w:rFonts w:ascii="Arial" w:hAnsi="Arial" w:cs="Arial"/>
              </w:rPr>
              <w:t>), indicating the index of the PO is determined by:</w:t>
            </w:r>
          </w:p>
          <w:p w14:paraId="5CC781BE" w14:textId="77777777" w:rsidR="000C3DB1" w:rsidRDefault="0041432C">
            <w:pPr>
              <w:pStyle w:val="B2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i_s</w:t>
            </w:r>
            <w:proofErr w:type="spellEnd"/>
            <w:r>
              <w:rPr>
                <w:rFonts w:ascii="Arial" w:hAnsi="Arial" w:cs="Arial"/>
              </w:rPr>
              <w:t xml:space="preserve"> = floor (UE_ID/N) mod Ns</w:t>
            </w:r>
          </w:p>
          <w:p w14:paraId="6CC934BB" w14:textId="77777777" w:rsidR="000C3DB1" w:rsidRDefault="0041432C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bCs/>
              </w:rPr>
              <w:t>T: DRX cycle of the UE (</w:t>
            </w:r>
            <w:r>
              <w:rPr>
                <w:rFonts w:ascii="Arial" w:hAnsi="Arial" w:cs="Arial"/>
              </w:rPr>
              <w:t xml:space="preserve">T is determined by the shortest of the UE specific DRX value(s), if configured by RRC and/or upper layers, and a default DRX value broadcast in system information. In RRC_IDLE state, if UE specific DRX is not </w:t>
            </w:r>
            <w:proofErr w:type="spellStart"/>
            <w:r>
              <w:rPr>
                <w:rFonts w:ascii="Arial" w:hAnsi="Arial" w:cs="Arial"/>
              </w:rPr>
              <w:t>confi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>g</w:t>
            </w:r>
            <w:proofErr w:type="spellStart"/>
            <w:r>
              <w:rPr>
                <w:rFonts w:ascii="Arial" w:hAnsi="Arial" w:cs="Arial"/>
              </w:rPr>
              <w:t>ured</w:t>
            </w:r>
            <w:proofErr w:type="spellEnd"/>
            <w:r>
              <w:rPr>
                <w:rFonts w:ascii="Arial" w:hAnsi="Arial" w:cs="Arial"/>
              </w:rPr>
              <w:t xml:space="preserve"> by upper layers, the default value is applied).</w:t>
            </w:r>
          </w:p>
          <w:p w14:paraId="7DF8DA8C" w14:textId="77777777" w:rsidR="000C3DB1" w:rsidRDefault="0041432C">
            <w:pPr>
              <w:pStyle w:val="B2"/>
              <w:ind w:left="0" w:firstLine="0"/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  <w:bCs/>
              </w:rPr>
              <w:t xml:space="preserve">N: number of total paging </w:t>
            </w:r>
            <w:r>
              <w:rPr>
                <w:rFonts w:ascii="Arial" w:hAnsi="Arial" w:cs="Arial"/>
                <w:bCs/>
                <w:lang w:eastAsia="ko-KR"/>
              </w:rPr>
              <w:t>frames</w:t>
            </w:r>
            <w:r>
              <w:rPr>
                <w:rFonts w:ascii="Arial" w:hAnsi="Arial" w:cs="Arial"/>
                <w:bCs/>
              </w:rPr>
              <w:t xml:space="preserve"> in T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 xml:space="preserve"> (configured by </w:t>
            </w:r>
            <w:proofErr w:type="spellStart"/>
            <w:r>
              <w:rPr>
                <w:rFonts w:ascii="Arial" w:hAnsi="Arial" w:cs="Arial" w:hint="eastAsia"/>
                <w:bCs/>
                <w:u w:val="single"/>
                <w:lang w:val="en-US" w:eastAsia="zh-CN"/>
              </w:rPr>
              <w:t>n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>AndPagingFrameOffset</w:t>
            </w:r>
            <w:proofErr w:type="spellEnd"/>
            <w:r>
              <w:rPr>
                <w:rFonts w:ascii="Arial" w:hAnsi="Arial" w:cs="Arial" w:hint="eastAsia"/>
                <w:bCs/>
                <w:lang w:val="en-US" w:eastAsia="zh-CN"/>
              </w:rPr>
              <w:t xml:space="preserve"> with value T, T/2, T/4, T/8, or T/16)</w:t>
            </w:r>
          </w:p>
          <w:p w14:paraId="4EE52D5C" w14:textId="0F8B5F28" w:rsidR="000C3DB1" w:rsidRDefault="0041432C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For a UE, it is possible that the T used in in</w:t>
            </w:r>
            <w:r w:rsidR="00FE1C06">
              <w:rPr>
                <w:rFonts w:ascii="Arial" w:hAnsi="Arial" w:cs="Arial" w:hint="eastAsia"/>
                <w:lang w:val="en-US" w:eastAsia="zh-CN"/>
              </w:rPr>
              <w:t xml:space="preserve">active state is different from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the T used in idle mode as NW is allowed to configure a RAN paging cycle different from the UE specific paging cycle configured by upper layer or the default value in system information while the N used in calculation is still the one broadcast in SIB1 with value 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>T, T/2, T/4, T/8, or T/16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  <w:p w14:paraId="490A100B" w14:textId="77777777" w:rsidR="000C3DB1" w:rsidRDefault="0041432C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As a result, the index of the PO (i.e. the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i_s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) would be different for inactive state and idle state as the N is a value related to the T while the T has different value in idle and inactive state, which deviates </w:t>
            </w:r>
            <w:r>
              <w:rPr>
                <w:rFonts w:ascii="Arial" w:hAnsi="Arial" w:cs="Arial"/>
                <w:lang w:val="en-US" w:eastAsia="zh-CN"/>
              </w:rPr>
              <w:t>from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the intention that </w:t>
            </w:r>
            <w:r>
              <w:rPr>
                <w:rFonts w:ascii="Arial" w:hAnsi="Arial" w:cs="Arial" w:hint="eastAsia"/>
                <w:lang w:val="en-US" w:eastAsia="zh-CN"/>
              </w:rPr>
              <w:lastRenderedPageBreak/>
              <w:t>the POs of a UE for CN-initiated and RAN-initiated paging should be overlapped.</w:t>
            </w:r>
          </w:p>
          <w:p w14:paraId="221645DF" w14:textId="33118DCD" w:rsidR="000C3DB1" w:rsidRDefault="003B3453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3B3453">
              <w:rPr>
                <w:rFonts w:ascii="Arial" w:hAnsi="Arial" w:cs="Arial"/>
                <w:lang w:val="en-US" w:eastAsia="zh-CN"/>
              </w:rPr>
              <w:t xml:space="preserve">To solve this PO mismatch for CN paging and RAN paging, the UE in inactive mode shall use the same </w:t>
            </w:r>
            <w:proofErr w:type="spellStart"/>
            <w:r w:rsidRPr="003B3453">
              <w:rPr>
                <w:rFonts w:ascii="Arial" w:hAnsi="Arial" w:cs="Arial"/>
                <w:lang w:val="en-US" w:eastAsia="zh-CN"/>
              </w:rPr>
              <w:t>i_s</w:t>
            </w:r>
            <w:proofErr w:type="spellEnd"/>
            <w:r w:rsidRPr="003B3453">
              <w:rPr>
                <w:rFonts w:ascii="Arial" w:hAnsi="Arial" w:cs="Arial"/>
                <w:lang w:val="en-US" w:eastAsia="zh-CN"/>
              </w:rPr>
              <w:t xml:space="preserve"> as in idle mode. And a UE capability should be introduced to show UE support for such behavior.</w:t>
            </w:r>
          </w:p>
        </w:tc>
      </w:tr>
      <w:tr w:rsidR="000C3DB1" w14:paraId="72DAB2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F3671" w14:textId="77777777"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84FD1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7FB847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84391" w14:textId="77777777"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6D7F9" w14:textId="787451DA" w:rsidR="000C3DB1" w:rsidRPr="00667A6F" w:rsidRDefault="003B3453" w:rsidP="00667A6F">
            <w:pPr>
              <w:pStyle w:val="CRCoverPage"/>
              <w:spacing w:after="0"/>
              <w:rPr>
                <w:lang w:val="en-US" w:eastAsia="zh-CN"/>
              </w:rPr>
            </w:pPr>
            <w:r w:rsidRPr="003B3453">
              <w:rPr>
                <w:lang w:val="en-US" w:eastAsia="zh-CN"/>
              </w:rPr>
              <w:t xml:space="preserve">Introduce a UE capability to indicate support for UE in inactive mode to use the same </w:t>
            </w:r>
            <w:proofErr w:type="spellStart"/>
            <w:r w:rsidRPr="003B3453">
              <w:rPr>
                <w:lang w:val="en-US" w:eastAsia="zh-CN"/>
              </w:rPr>
              <w:t>i_s</w:t>
            </w:r>
            <w:proofErr w:type="spellEnd"/>
            <w:r w:rsidRPr="003B3453">
              <w:rPr>
                <w:lang w:val="en-US" w:eastAsia="zh-CN"/>
              </w:rPr>
              <w:t xml:space="preserve"> in PO determination as in idle mode.</w:t>
            </w:r>
          </w:p>
        </w:tc>
      </w:tr>
      <w:tr w:rsidR="000C3DB1" w14:paraId="54EC7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7C2A9" w14:textId="77777777"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3A6A2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71223FB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4AD7DC" w14:textId="77777777"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7DE26" w14:textId="636B57BA" w:rsidR="000C3DB1" w:rsidRDefault="004C1F18">
            <w:pPr>
              <w:pStyle w:val="CRCoverPage"/>
              <w:spacing w:after="0"/>
              <w:rPr>
                <w:lang w:val="en-US" w:eastAsia="zh-CN"/>
              </w:rPr>
            </w:pPr>
            <w:r w:rsidRPr="004C1F18">
              <w:rPr>
                <w:lang w:val="en-US" w:eastAsia="zh-CN"/>
              </w:rPr>
              <w:t xml:space="preserve">NW is not aware of whether a UE supports to use the same </w:t>
            </w:r>
            <w:proofErr w:type="spellStart"/>
            <w:r w:rsidRPr="004C1F18">
              <w:rPr>
                <w:lang w:val="en-US" w:eastAsia="zh-CN"/>
              </w:rPr>
              <w:t>i_s</w:t>
            </w:r>
            <w:proofErr w:type="spellEnd"/>
            <w:r w:rsidRPr="004C1F18">
              <w:rPr>
                <w:lang w:val="en-US" w:eastAsia="zh-CN"/>
              </w:rPr>
              <w:t xml:space="preserve"> in both inactive and idle mode to determine the index of PO.</w:t>
            </w:r>
          </w:p>
        </w:tc>
      </w:tr>
      <w:tr w:rsidR="000C3DB1" w14:paraId="55B0C1AF" w14:textId="77777777">
        <w:tc>
          <w:tcPr>
            <w:tcW w:w="2694" w:type="dxa"/>
            <w:gridSpan w:val="2"/>
          </w:tcPr>
          <w:p w14:paraId="49F3C04D" w14:textId="77777777"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251C05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37B7BD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03368E" w14:textId="77777777"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0D994" w14:textId="77777777" w:rsidR="000C3DB1" w:rsidRDefault="0041432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4.2.2</w:t>
            </w:r>
          </w:p>
        </w:tc>
      </w:tr>
      <w:tr w:rsidR="000C3DB1" w14:paraId="3FAB0D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FAE4D" w14:textId="77777777"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2E7780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197506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06F44" w14:textId="77777777" w:rsidR="000C3DB1" w:rsidRDefault="000C3D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293FCB" w14:textId="77777777" w:rsidR="000C3DB1" w:rsidRDefault="004143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814283" w14:textId="77777777" w:rsidR="000C3DB1" w:rsidRDefault="004143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3E1677F" w14:textId="77777777" w:rsidR="000C3DB1" w:rsidRDefault="000C3DB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4C26B1" w14:textId="77777777" w:rsidR="000C3DB1" w:rsidRDefault="000C3DB1">
            <w:pPr>
              <w:pStyle w:val="CRCoverPage"/>
              <w:spacing w:after="0"/>
              <w:ind w:left="99"/>
            </w:pPr>
          </w:p>
        </w:tc>
      </w:tr>
      <w:tr w:rsidR="000C3DB1" w14:paraId="1F756A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A3109" w14:textId="77777777"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87F4E0" w14:textId="77777777" w:rsidR="000C3DB1" w:rsidRDefault="002F2BE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9D73E" w14:textId="77777777" w:rsidR="000C3DB1" w:rsidRDefault="000C3DB1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19534343" w14:textId="77777777" w:rsidR="000C3DB1" w:rsidRDefault="0041432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481DBC" w14:textId="298BECD9" w:rsidR="00482F1F" w:rsidRDefault="0041432C">
            <w:pPr>
              <w:pStyle w:val="CRCoverPage"/>
              <w:spacing w:after="0"/>
              <w:ind w:left="99"/>
            </w:pPr>
            <w:r>
              <w:t>TS/TR</w:t>
            </w:r>
            <w:r>
              <w:rPr>
                <w:rFonts w:hint="eastAsia"/>
                <w:lang w:val="en-US" w:eastAsia="zh-CN"/>
              </w:rPr>
              <w:t>38.331</w:t>
            </w:r>
            <w:r>
              <w:t xml:space="preserve"> CR</w:t>
            </w:r>
            <w:r w:rsidR="00A13EFB">
              <w:t xml:space="preserve"> </w:t>
            </w:r>
            <w:r w:rsidR="001F63EB">
              <w:t>2889</w:t>
            </w:r>
          </w:p>
          <w:p w14:paraId="2BA97836" w14:textId="6EA0FA91" w:rsidR="000C3DB1" w:rsidRDefault="00482F1F" w:rsidP="001F63EB">
            <w:pPr>
              <w:pStyle w:val="CRCoverPage"/>
              <w:spacing w:after="0"/>
              <w:ind w:left="99"/>
            </w:pPr>
            <w:r>
              <w:t>TS/TR</w:t>
            </w:r>
            <w:r>
              <w:rPr>
                <w:rFonts w:hint="eastAsia"/>
                <w:lang w:val="en-US" w:eastAsia="zh-CN"/>
              </w:rPr>
              <w:t>38.30</w:t>
            </w:r>
            <w:r w:rsidR="0005150F"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CR </w:t>
            </w:r>
            <w:r w:rsidR="001F63EB">
              <w:t>0228</w:t>
            </w:r>
            <w:bookmarkStart w:id="2" w:name="_GoBack"/>
            <w:bookmarkEnd w:id="2"/>
            <w:r w:rsidR="0041432C">
              <w:t xml:space="preserve"> </w:t>
            </w:r>
          </w:p>
        </w:tc>
      </w:tr>
      <w:tr w:rsidR="000C3DB1" w14:paraId="3C60A6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533CF" w14:textId="77777777" w:rsidR="000C3DB1" w:rsidRDefault="0041432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F1813C" w14:textId="77777777" w:rsidR="000C3DB1" w:rsidRDefault="000C3D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7D082" w14:textId="77777777" w:rsidR="000C3DB1" w:rsidRDefault="002F2BE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06F2C6" w14:textId="77777777" w:rsidR="000C3DB1" w:rsidRDefault="0041432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9C972F" w14:textId="77777777" w:rsidR="000C3DB1" w:rsidRDefault="000C3DB1">
            <w:pPr>
              <w:pStyle w:val="CRCoverPage"/>
              <w:spacing w:after="0"/>
              <w:ind w:left="99"/>
            </w:pPr>
          </w:p>
        </w:tc>
      </w:tr>
      <w:tr w:rsidR="000C3DB1" w14:paraId="6C0D31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831E8" w14:textId="77777777" w:rsidR="000C3DB1" w:rsidRDefault="0041432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FF86FF" w14:textId="77777777" w:rsidR="000C3DB1" w:rsidRDefault="000C3D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AA5D3" w14:textId="77777777" w:rsidR="000C3DB1" w:rsidRDefault="002F2BE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E86A8A" w14:textId="77777777" w:rsidR="000C3DB1" w:rsidRDefault="0041432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C16A2" w14:textId="77777777" w:rsidR="000C3DB1" w:rsidRDefault="0041432C">
            <w:pPr>
              <w:pStyle w:val="CRCoverPage"/>
              <w:spacing w:after="0"/>
              <w:ind w:left="99"/>
            </w:pPr>
            <w:r>
              <w:t xml:space="preserve">TS/TR... CR ... </w:t>
            </w:r>
          </w:p>
        </w:tc>
      </w:tr>
      <w:tr w:rsidR="000C3DB1" w14:paraId="6A8319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81DF9" w14:textId="77777777" w:rsidR="000C3DB1" w:rsidRDefault="000C3D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2C7AE" w14:textId="77777777" w:rsidR="000C3DB1" w:rsidRDefault="000C3DB1">
            <w:pPr>
              <w:pStyle w:val="CRCoverPage"/>
              <w:spacing w:after="0"/>
            </w:pPr>
          </w:p>
        </w:tc>
      </w:tr>
      <w:tr w:rsidR="000C3DB1" w14:paraId="6B21181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66F1CE" w14:textId="77777777"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7533E" w14:textId="77777777" w:rsidR="000C3DB1" w:rsidRDefault="000C3DB1">
            <w:pPr>
              <w:pStyle w:val="CRCoverPage"/>
              <w:spacing w:after="0"/>
              <w:ind w:left="100"/>
            </w:pPr>
          </w:p>
        </w:tc>
      </w:tr>
      <w:tr w:rsidR="000C3DB1" w14:paraId="1DEA69F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A6D8EA" w14:textId="77777777" w:rsidR="000C3DB1" w:rsidRDefault="000C3D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C8BC1" w14:textId="77777777" w:rsidR="000C3DB1" w:rsidRDefault="000C3D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C3DB1" w14:paraId="0244626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F01680" w14:textId="77777777"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C0A4F" w14:textId="77777777" w:rsidR="000C3DB1" w:rsidRDefault="000C3DB1">
            <w:pPr>
              <w:pStyle w:val="CRCoverPage"/>
              <w:spacing w:after="0"/>
              <w:ind w:left="100"/>
            </w:pPr>
          </w:p>
        </w:tc>
      </w:tr>
    </w:tbl>
    <w:p w14:paraId="27AEEE0D" w14:textId="77777777" w:rsidR="000C3DB1" w:rsidRDefault="000C3DB1">
      <w:pPr>
        <w:sectPr w:rsidR="000C3DB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FFE616B" w14:textId="77777777" w:rsidR="009F4695" w:rsidRPr="009F4695" w:rsidRDefault="009F4695" w:rsidP="009F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bookmarkStart w:id="3" w:name="_Toc12750887"/>
      <w:bookmarkStart w:id="4" w:name="_Toc29382251"/>
      <w:bookmarkStart w:id="5" w:name="_Toc37093368"/>
      <w:bookmarkStart w:id="6" w:name="_Toc37238644"/>
      <w:bookmarkStart w:id="7" w:name="_Toc37238758"/>
      <w:bookmarkStart w:id="8" w:name="_Toc46488653"/>
      <w:bookmarkStart w:id="9" w:name="_Toc52574074"/>
      <w:bookmarkStart w:id="10" w:name="_Toc52574160"/>
      <w:bookmarkStart w:id="11" w:name="_Toc90724012"/>
      <w:bookmarkStart w:id="12" w:name="_Toc36756991"/>
      <w:bookmarkStart w:id="13" w:name="_Toc20425880"/>
      <w:bookmarkStart w:id="14" w:name="_Toc37067798"/>
      <w:bookmarkStart w:id="15" w:name="_Toc29321225"/>
      <w:bookmarkStart w:id="16" w:name="_Toc29321276"/>
      <w:bookmarkStart w:id="17" w:name="_Toc36836532"/>
      <w:bookmarkStart w:id="18" w:name="_Toc36843509"/>
      <w:bookmarkStart w:id="19" w:name="_Toc20425829"/>
      <w:r>
        <w:rPr>
          <w:sz w:val="32"/>
          <w:lang w:val="en-US" w:eastAsia="zh-CN"/>
        </w:rPr>
        <w:lastRenderedPageBreak/>
        <w:t>Start</w:t>
      </w:r>
      <w:r>
        <w:rPr>
          <w:rFonts w:hint="eastAsia"/>
          <w:sz w:val="32"/>
          <w:lang w:val="en-US" w:eastAsia="zh-CN"/>
        </w:rPr>
        <w:t xml:space="preserve"> of </w:t>
      </w:r>
      <w:r>
        <w:rPr>
          <w:sz w:val="32"/>
          <w:lang w:eastAsia="zh-CN"/>
        </w:rPr>
        <w:t>c</w:t>
      </w:r>
      <w:proofErr w:type="spellStart"/>
      <w:r>
        <w:rPr>
          <w:rFonts w:hint="eastAsia"/>
          <w:sz w:val="32"/>
          <w:lang w:val="en-US" w:eastAsia="zh-CN"/>
        </w:rPr>
        <w:t>hange</w:t>
      </w:r>
      <w:proofErr w:type="spellEnd"/>
    </w:p>
    <w:p w14:paraId="3A08400E" w14:textId="17531445" w:rsidR="00427A74" w:rsidRPr="009F4695" w:rsidRDefault="009F4695" w:rsidP="009F469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MS Mincho" w:hAnsi="Arial"/>
          <w:sz w:val="28"/>
          <w:lang w:eastAsia="ja-JP"/>
        </w:rPr>
      </w:pPr>
      <w:r w:rsidRPr="009F4695">
        <w:rPr>
          <w:rFonts w:ascii="Arial" w:eastAsia="Times New Roman" w:hAnsi="Arial"/>
          <w:sz w:val="28"/>
          <w:lang w:eastAsia="ja-JP"/>
        </w:rPr>
        <w:lastRenderedPageBreak/>
        <w:t>4.2.2</w:t>
      </w:r>
      <w:r w:rsidRPr="009F4695">
        <w:rPr>
          <w:rFonts w:ascii="Arial" w:eastAsia="Times New Roman" w:hAnsi="Arial"/>
          <w:sz w:val="28"/>
          <w:lang w:eastAsia="ja-JP"/>
        </w:rPr>
        <w:tab/>
        <w:t>General parameters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709"/>
        <w:gridCol w:w="567"/>
        <w:gridCol w:w="709"/>
        <w:gridCol w:w="708"/>
      </w:tblGrid>
      <w:tr w:rsidR="009F4695" w:rsidRPr="00427A74" w14:paraId="5C05028C" w14:textId="77777777" w:rsidTr="004254F2">
        <w:trPr>
          <w:cantSplit/>
        </w:trPr>
        <w:tc>
          <w:tcPr>
            <w:tcW w:w="6946" w:type="dxa"/>
          </w:tcPr>
          <w:p w14:paraId="50D74099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14:paraId="6CD60CBD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Per</w:t>
            </w:r>
          </w:p>
        </w:tc>
        <w:tc>
          <w:tcPr>
            <w:tcW w:w="567" w:type="dxa"/>
          </w:tcPr>
          <w:p w14:paraId="6AB3A2B9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709" w:type="dxa"/>
          </w:tcPr>
          <w:p w14:paraId="08767AFD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FDD-TDD DIFF</w:t>
            </w:r>
          </w:p>
        </w:tc>
        <w:tc>
          <w:tcPr>
            <w:tcW w:w="708" w:type="dxa"/>
          </w:tcPr>
          <w:p w14:paraId="4458DEFA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sz w:val="18"/>
                <w:lang w:eastAsia="ja-JP"/>
              </w:rPr>
              <w:t>FR1-FR2</w:t>
            </w:r>
          </w:p>
          <w:p w14:paraId="206EF6F6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</w:tr>
      <w:tr w:rsidR="009F4695" w:rsidRPr="00427A74" w14:paraId="1073641B" w14:textId="77777777" w:rsidTr="004254F2">
        <w:trPr>
          <w:cantSplit/>
          <w:tblHeader/>
        </w:trPr>
        <w:tc>
          <w:tcPr>
            <w:tcW w:w="6946" w:type="dxa"/>
          </w:tcPr>
          <w:p w14:paraId="473FA421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427A7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accessStratumRelease</w:t>
            </w:r>
            <w:proofErr w:type="spellEnd"/>
          </w:p>
          <w:p w14:paraId="6F8855B6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Indicates the access stratum release the UE supports as specified in TS 38.331 [9].</w:t>
            </w:r>
          </w:p>
        </w:tc>
        <w:tc>
          <w:tcPr>
            <w:tcW w:w="709" w:type="dxa"/>
          </w:tcPr>
          <w:p w14:paraId="5C4D0B25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12B1772A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3D354F3D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412DADDA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9F4695" w:rsidRPr="00427A74" w14:paraId="02E16212" w14:textId="77777777" w:rsidTr="004254F2">
        <w:trPr>
          <w:cantSplit/>
          <w:tblHeader/>
        </w:trPr>
        <w:tc>
          <w:tcPr>
            <w:tcW w:w="6946" w:type="dxa"/>
          </w:tcPr>
          <w:p w14:paraId="35D42678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427A7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delayBudgetReporting</w:t>
            </w:r>
            <w:proofErr w:type="spellEnd"/>
          </w:p>
          <w:p w14:paraId="26D48816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Indicates whether the UE supports delay budget reporting as specified in TS 38.331 [9].</w:t>
            </w:r>
          </w:p>
        </w:tc>
        <w:tc>
          <w:tcPr>
            <w:tcW w:w="709" w:type="dxa"/>
          </w:tcPr>
          <w:p w14:paraId="42757A33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2FDDD7EF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6CB1CAC2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7BBC53A2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9F4695" w:rsidRPr="00427A74" w14:paraId="708F795E" w14:textId="77777777" w:rsidTr="004254F2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7BF587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dl-DedicatedMessageSegmentation-r16</w:t>
            </w:r>
          </w:p>
          <w:p w14:paraId="7D86FD3B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Indicates whether the UE supports reception of segmented DL RRC messages.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ADB253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9EF797" w14:textId="77777777" w:rsidR="009F4695" w:rsidRPr="00427A74" w:rsidDel="00BD7553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8D22BC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7A800E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9F4695" w:rsidRPr="00427A74" w14:paraId="7CEFEC39" w14:textId="77777777" w:rsidTr="004254F2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2FF4A6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Cs/>
                <w:sz w:val="18"/>
                <w:lang w:eastAsia="ja-JP"/>
              </w:rPr>
            </w:pPr>
            <w:bookmarkStart w:id="20" w:name="_Hlk39677092"/>
            <w:r w:rsidRPr="00427A7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drx-Preference</w:t>
            </w:r>
            <w:bookmarkEnd w:id="20"/>
            <w:r w:rsidRPr="00427A7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-r16</w:t>
            </w:r>
          </w:p>
          <w:p w14:paraId="09C9548E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BD93AC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D6D6EC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FFE05F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4F5EAE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9F4695" w:rsidRPr="00427A74" w14:paraId="327D817A" w14:textId="77777777" w:rsidTr="004254F2">
        <w:trPr>
          <w:cantSplit/>
        </w:trPr>
        <w:tc>
          <w:tcPr>
            <w:tcW w:w="6946" w:type="dxa"/>
          </w:tcPr>
          <w:p w14:paraId="1B46526A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427A7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inactiveState</w:t>
            </w:r>
            <w:proofErr w:type="spellEnd"/>
          </w:p>
          <w:p w14:paraId="73D46693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Indicates whether the UE supports RRC_INACTIVE as specified in TS 38.331 [9].</w:t>
            </w:r>
          </w:p>
        </w:tc>
        <w:tc>
          <w:tcPr>
            <w:tcW w:w="709" w:type="dxa"/>
          </w:tcPr>
          <w:p w14:paraId="36700CD7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03A95C44" w14:textId="77777777" w:rsidR="009F4695" w:rsidRPr="00427A74" w:rsidDel="00BD7553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13454D1C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64ABEBAF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9F4695" w:rsidRPr="00427A74" w14:paraId="52DAEB84" w14:textId="77777777" w:rsidTr="004254F2">
        <w:trPr>
          <w:cantSplit/>
        </w:trPr>
        <w:tc>
          <w:tcPr>
            <w:tcW w:w="6946" w:type="dxa"/>
          </w:tcPr>
          <w:p w14:paraId="13DCE430" w14:textId="77777777" w:rsidR="009F4695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ZTE(Yuan)" w:date="2022-02-11T15:38:00Z"/>
                <w:rFonts w:ascii="Arial" w:eastAsia="宋体" w:hAnsi="Arial"/>
                <w:b/>
                <w:i/>
                <w:sz w:val="18"/>
                <w:lang w:val="en-US" w:eastAsia="zh-CN"/>
              </w:rPr>
            </w:pPr>
            <w:proofErr w:type="spellStart"/>
            <w:ins w:id="22" w:author="ZTE(Yuan)" w:date="2022-02-11T15:38:00Z">
              <w:r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t>inactiveState</w:t>
              </w:r>
              <w:proofErr w:type="spellEnd"/>
              <w:r>
                <w:rPr>
                  <w:rFonts w:ascii="Arial" w:eastAsia="宋体" w:hAnsi="Arial" w:hint="eastAsia"/>
                  <w:b/>
                  <w:i/>
                  <w:sz w:val="18"/>
                  <w:lang w:val="en-US" w:eastAsia="zh-CN"/>
                </w:rPr>
                <w:t>PO</w:t>
              </w:r>
              <w:r>
                <w:rPr>
                  <w:rFonts w:ascii="Arial" w:eastAsia="宋体" w:hAnsi="Arial"/>
                  <w:b/>
                  <w:i/>
                  <w:sz w:val="18"/>
                  <w:lang w:val="en-US" w:eastAsia="zh-CN"/>
                </w:rPr>
                <w:t>-</w:t>
              </w:r>
              <w:r>
                <w:rPr>
                  <w:rFonts w:ascii="Arial" w:eastAsia="宋体" w:hAnsi="Arial" w:hint="eastAsia"/>
                  <w:b/>
                  <w:i/>
                  <w:sz w:val="18"/>
                  <w:lang w:val="en-US" w:eastAsia="zh-CN"/>
                </w:rPr>
                <w:t>Determination</w:t>
              </w:r>
              <w:r>
                <w:rPr>
                  <w:rFonts w:ascii="Arial" w:eastAsia="宋体" w:hAnsi="Arial"/>
                  <w:b/>
                  <w:i/>
                  <w:sz w:val="18"/>
                  <w:lang w:val="en-US" w:eastAsia="zh-CN"/>
                </w:rPr>
                <w:t>-r17</w:t>
              </w:r>
            </w:ins>
          </w:p>
          <w:p w14:paraId="1C2AC820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ins w:id="23" w:author="ZTE(Yuan)" w:date="2022-02-11T15:38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Indicates whether the UE supports to use the same </w:t>
              </w:r>
              <w:proofErr w:type="spellStart"/>
              <w:r>
                <w:rPr>
                  <w:rFonts w:ascii="Arial" w:eastAsia="Times New Roman" w:hAnsi="Arial"/>
                  <w:sz w:val="18"/>
                  <w:lang w:eastAsia="ja-JP"/>
                </w:rPr>
                <w:t>i_s</w:t>
              </w:r>
              <w:proofErr w:type="spellEnd"/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to determine PO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in RRC_INACTIVE state as in RRC_IDLE state.</w:t>
              </w:r>
            </w:ins>
          </w:p>
        </w:tc>
        <w:tc>
          <w:tcPr>
            <w:tcW w:w="709" w:type="dxa"/>
          </w:tcPr>
          <w:p w14:paraId="304C406E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24" w:author="ZTE(Yuan)" w:date="2022-02-11T15:38:00Z">
              <w:r>
                <w:rPr>
                  <w:rFonts w:ascii="Arial" w:eastAsia="Times New Roman" w:hAnsi="Arial"/>
                  <w:sz w:val="18"/>
                  <w:lang w:eastAsia="ja-JP"/>
                </w:rPr>
                <w:t>UE</w:t>
              </w:r>
            </w:ins>
          </w:p>
        </w:tc>
        <w:tc>
          <w:tcPr>
            <w:tcW w:w="567" w:type="dxa"/>
          </w:tcPr>
          <w:p w14:paraId="78507667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25" w:author="ZTE(Yuan)" w:date="2022-02-11T15:38:00Z">
              <w:r>
                <w:rPr>
                  <w:rFonts w:ascii="Arial" w:eastAsia="Times New Roman" w:hAnsi="Arial"/>
                  <w:sz w:val="18"/>
                  <w:lang w:eastAsia="ja-JP"/>
                </w:rPr>
                <w:t>No</w:t>
              </w:r>
            </w:ins>
          </w:p>
        </w:tc>
        <w:tc>
          <w:tcPr>
            <w:tcW w:w="709" w:type="dxa"/>
          </w:tcPr>
          <w:p w14:paraId="41DB4155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26" w:author="ZTE(Yuan)" w:date="2022-02-11T15:38:00Z">
              <w:r>
                <w:rPr>
                  <w:rFonts w:ascii="Arial" w:eastAsia="Times New Roman" w:hAnsi="Arial"/>
                  <w:sz w:val="18"/>
                  <w:lang w:eastAsia="ja-JP"/>
                </w:rPr>
                <w:t>No</w:t>
              </w:r>
            </w:ins>
          </w:p>
        </w:tc>
        <w:tc>
          <w:tcPr>
            <w:tcW w:w="708" w:type="dxa"/>
          </w:tcPr>
          <w:p w14:paraId="136633B9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27" w:author="ZTE(Yuan)" w:date="2022-02-11T15:38:00Z">
              <w:r>
                <w:rPr>
                  <w:rFonts w:ascii="Arial" w:eastAsia="Times New Roman" w:hAnsi="Arial"/>
                  <w:sz w:val="18"/>
                  <w:lang w:eastAsia="ja-JP"/>
                </w:rPr>
                <w:t>No</w:t>
              </w:r>
            </w:ins>
          </w:p>
        </w:tc>
      </w:tr>
      <w:tr w:rsidR="009F4695" w:rsidRPr="00427A74" w14:paraId="1FEC8B25" w14:textId="77777777" w:rsidTr="004254F2">
        <w:trPr>
          <w:cantSplit/>
        </w:trPr>
        <w:tc>
          <w:tcPr>
            <w:tcW w:w="6946" w:type="dxa"/>
          </w:tcPr>
          <w:p w14:paraId="338A0058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inDeviceCoexInd-r16</w:t>
            </w:r>
          </w:p>
          <w:p w14:paraId="503BFE31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Indicates whether the UE supports IDC (In-Device Coexistence) assistance information as specified in TS 38.331 [9].</w:t>
            </w:r>
          </w:p>
        </w:tc>
        <w:tc>
          <w:tcPr>
            <w:tcW w:w="709" w:type="dxa"/>
          </w:tcPr>
          <w:p w14:paraId="28938FEB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4004F659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196B9538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4F483380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9F4695" w:rsidRPr="00427A74" w14:paraId="27A5F4DA" w14:textId="77777777" w:rsidTr="004254F2">
        <w:trPr>
          <w:cantSplit/>
        </w:trPr>
        <w:tc>
          <w:tcPr>
            <w:tcW w:w="6946" w:type="dxa"/>
          </w:tcPr>
          <w:p w14:paraId="50A2D585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maxBW-Preference-r16</w:t>
            </w:r>
          </w:p>
          <w:p w14:paraId="11E6294F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09" w:type="dxa"/>
          </w:tcPr>
          <w:p w14:paraId="45CB74F2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29523910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5263E9C9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5E0CAF17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</w:tr>
      <w:tr w:rsidR="009F4695" w:rsidRPr="00427A74" w14:paraId="221E214A" w14:textId="77777777" w:rsidTr="004254F2">
        <w:trPr>
          <w:cantSplit/>
        </w:trPr>
        <w:tc>
          <w:tcPr>
            <w:tcW w:w="6946" w:type="dxa"/>
          </w:tcPr>
          <w:p w14:paraId="24AF0D76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maxCC-Preference-r16</w:t>
            </w:r>
          </w:p>
          <w:p w14:paraId="6AA43F88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09" w:type="dxa"/>
          </w:tcPr>
          <w:p w14:paraId="3A26322D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665FC628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341D642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0FC560C5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9F4695" w:rsidRPr="00427A74" w14:paraId="20830C02" w14:textId="77777777" w:rsidTr="004254F2">
        <w:trPr>
          <w:cantSplit/>
        </w:trPr>
        <w:tc>
          <w:tcPr>
            <w:tcW w:w="6946" w:type="dxa"/>
          </w:tcPr>
          <w:p w14:paraId="78EFD571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maxMIMO-LayerPreference-r16</w:t>
            </w:r>
          </w:p>
          <w:p w14:paraId="23DC4DC8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09" w:type="dxa"/>
          </w:tcPr>
          <w:p w14:paraId="55A0C3B4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1380A643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97711F6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77F8D7FD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</w:tr>
      <w:tr w:rsidR="009F4695" w:rsidRPr="00427A74" w14:paraId="1B7A70DE" w14:textId="77777777" w:rsidTr="004254F2">
        <w:trPr>
          <w:cantSplit/>
        </w:trPr>
        <w:tc>
          <w:tcPr>
            <w:tcW w:w="6946" w:type="dxa"/>
          </w:tcPr>
          <w:p w14:paraId="5E706F62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mcgRLF-RecoveryViaSCG-r16</w:t>
            </w:r>
          </w:p>
          <w:p w14:paraId="1A6DE775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09" w:type="dxa"/>
          </w:tcPr>
          <w:p w14:paraId="055539B7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3193DC86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107FDF9E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14B26932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9F4695" w:rsidRPr="00427A74" w14:paraId="11244FF3" w14:textId="77777777" w:rsidTr="004254F2">
        <w:trPr>
          <w:cantSplit/>
        </w:trPr>
        <w:tc>
          <w:tcPr>
            <w:tcW w:w="6946" w:type="dxa"/>
          </w:tcPr>
          <w:p w14:paraId="4348B5FC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minSchedulingOffsetPreference-r16</w:t>
            </w:r>
          </w:p>
          <w:p w14:paraId="577A6D5F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Indicates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09" w:type="dxa"/>
          </w:tcPr>
          <w:p w14:paraId="0EC2B3C6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5E7779BC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28861417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3ABD7452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9F4695" w:rsidRPr="00427A74" w14:paraId="1CA2C706" w14:textId="77777777" w:rsidTr="004254F2">
        <w:trPr>
          <w:cantSplit/>
        </w:trPr>
        <w:tc>
          <w:tcPr>
            <w:tcW w:w="6946" w:type="dxa"/>
          </w:tcPr>
          <w:p w14:paraId="391BCECE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mpsPriorityIndication-r16</w:t>
            </w:r>
          </w:p>
          <w:p w14:paraId="7AD99125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Cs/>
                <w:iCs/>
                <w:noProof/>
                <w:sz w:val="18"/>
                <w:lang w:eastAsia="en-GB"/>
              </w:rPr>
              <w:t xml:space="preserve">Indicates whether the UE supports </w:t>
            </w:r>
            <w:r w:rsidRPr="00427A74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mpsPriorityIndication</w:t>
            </w:r>
            <w:r w:rsidRPr="00427A74">
              <w:rPr>
                <w:rFonts w:ascii="Arial" w:eastAsia="Times New Roman" w:hAnsi="Arial"/>
                <w:bCs/>
                <w:iCs/>
                <w:noProof/>
                <w:sz w:val="18"/>
                <w:lang w:eastAsia="en-GB"/>
              </w:rPr>
              <w:t xml:space="preserve"> on RRC release with redirect as defined in TS 38.331 [9].</w:t>
            </w:r>
          </w:p>
        </w:tc>
        <w:tc>
          <w:tcPr>
            <w:tcW w:w="709" w:type="dxa"/>
          </w:tcPr>
          <w:p w14:paraId="07A23041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7421F22B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5554638A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217B9228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9F4695" w:rsidRPr="00427A74" w14:paraId="34DE36EB" w14:textId="77777777" w:rsidTr="004254F2">
        <w:trPr>
          <w:cantSplit/>
        </w:trPr>
        <w:tc>
          <w:tcPr>
            <w:tcW w:w="6946" w:type="dxa"/>
          </w:tcPr>
          <w:p w14:paraId="2BB9F764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onDemandSIB-Connected-r16</w:t>
            </w:r>
          </w:p>
          <w:p w14:paraId="18547260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the on-demand request procedure of SIB(s) or </w:t>
            </w:r>
            <w:proofErr w:type="spellStart"/>
            <w:r w:rsidRPr="00427A7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posSIB</w:t>
            </w:r>
            <w:proofErr w:type="spellEnd"/>
            <w:r w:rsidRPr="00427A7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(s) while in RRC_CONNECTED, as specified in TS 38.331 [9].</w:t>
            </w:r>
          </w:p>
        </w:tc>
        <w:tc>
          <w:tcPr>
            <w:tcW w:w="709" w:type="dxa"/>
          </w:tcPr>
          <w:p w14:paraId="7AB48571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7A704592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4029E641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22731AF7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9F4695" w:rsidRPr="00427A74" w14:paraId="01E1D6E3" w14:textId="77777777" w:rsidTr="004254F2">
        <w:trPr>
          <w:cantSplit/>
        </w:trPr>
        <w:tc>
          <w:tcPr>
            <w:tcW w:w="6946" w:type="dxa"/>
          </w:tcPr>
          <w:p w14:paraId="4BEDB042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427A7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overheatingInd</w:t>
            </w:r>
            <w:proofErr w:type="spellEnd"/>
          </w:p>
          <w:p w14:paraId="788FBA7A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Indicates whether the UE supports overheating assistance information.</w:t>
            </w:r>
          </w:p>
        </w:tc>
        <w:tc>
          <w:tcPr>
            <w:tcW w:w="709" w:type="dxa"/>
          </w:tcPr>
          <w:p w14:paraId="3CF1C6BE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22623A92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2D6DBAD2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65A4E493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9F4695" w:rsidRPr="00427A74" w14:paraId="4EC2BE3F" w14:textId="77777777" w:rsidTr="004254F2">
        <w:trPr>
          <w:cantSplit/>
        </w:trPr>
        <w:tc>
          <w:tcPr>
            <w:tcW w:w="6946" w:type="dxa"/>
          </w:tcPr>
          <w:p w14:paraId="4FFD8321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partialFR2-FallbackRX-Req</w:t>
            </w:r>
          </w:p>
          <w:p w14:paraId="4B9C5977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meets only a partial set of the UE minimum receiver requirements for the eligible FR2 </w:t>
            </w:r>
            <w:proofErr w:type="spellStart"/>
            <w:r w:rsidRPr="00427A74">
              <w:rPr>
                <w:rFonts w:ascii="Arial" w:eastAsia="Times New Roman" w:hAnsi="Arial"/>
                <w:sz w:val="18"/>
                <w:lang w:eastAsia="ja-JP"/>
              </w:rPr>
              <w:t>fallback</w:t>
            </w:r>
            <w:proofErr w:type="spellEnd"/>
            <w:r w:rsidRPr="00427A74">
              <w:rPr>
                <w:rFonts w:ascii="Arial" w:eastAsia="Times New Roman" w:hAnsi="Arial"/>
                <w:sz w:val="18"/>
                <w:lang w:eastAsia="ja-JP"/>
              </w:rPr>
              <w:t xml:space="preserve"> band combinations as defined in Clause 4.2 of TS 38.101-2 [3] and Clause 4.2 of TS 38.101-3 [4]. If not indicated, the UE shall meet all the UE minimum receiver requirements for all the FR2 </w:t>
            </w:r>
            <w:proofErr w:type="spellStart"/>
            <w:r w:rsidRPr="00427A74">
              <w:rPr>
                <w:rFonts w:ascii="Arial" w:eastAsia="Times New Roman" w:hAnsi="Arial"/>
                <w:sz w:val="18"/>
                <w:lang w:eastAsia="ja-JP"/>
              </w:rPr>
              <w:t>fallback</w:t>
            </w:r>
            <w:proofErr w:type="spellEnd"/>
            <w:r w:rsidRPr="00427A74">
              <w:rPr>
                <w:rFonts w:ascii="Arial" w:eastAsia="Times New Roman" w:hAnsi="Arial"/>
                <w:sz w:val="18"/>
                <w:lang w:eastAsia="ja-JP"/>
              </w:rPr>
              <w:t xml:space="preserve"> combinations in TS 38.101-2 [3] and TS 38.101-3 [4]. The UE shall support configuration of any of the FR2 </w:t>
            </w:r>
            <w:proofErr w:type="spellStart"/>
            <w:r w:rsidRPr="00427A74">
              <w:rPr>
                <w:rFonts w:ascii="Arial" w:eastAsia="Times New Roman" w:hAnsi="Arial"/>
                <w:sz w:val="18"/>
                <w:lang w:eastAsia="ja-JP"/>
              </w:rPr>
              <w:t>fallback</w:t>
            </w:r>
            <w:proofErr w:type="spellEnd"/>
            <w:r w:rsidRPr="00427A74">
              <w:rPr>
                <w:rFonts w:ascii="Arial" w:eastAsia="Times New Roman" w:hAnsi="Arial"/>
                <w:sz w:val="18"/>
                <w:lang w:eastAsia="ja-JP"/>
              </w:rPr>
              <w:t xml:space="preserve"> band combinations regardless of the presence or the absence of this field.</w:t>
            </w:r>
          </w:p>
        </w:tc>
        <w:tc>
          <w:tcPr>
            <w:tcW w:w="709" w:type="dxa"/>
          </w:tcPr>
          <w:p w14:paraId="4820F7DB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33D16D4B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45A9CD5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233F4EE7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9F4695" w:rsidRPr="00427A74" w14:paraId="2EBD193D" w14:textId="77777777" w:rsidTr="004254F2">
        <w:trPr>
          <w:cantSplit/>
        </w:trPr>
        <w:tc>
          <w:tcPr>
            <w:tcW w:w="6946" w:type="dxa"/>
          </w:tcPr>
          <w:p w14:paraId="200957EC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redirectAtResumeByNAS-r16</w:t>
            </w:r>
          </w:p>
          <w:p w14:paraId="217EB4D4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reception of </w:t>
            </w:r>
            <w:proofErr w:type="spellStart"/>
            <w:r w:rsidRPr="00427A74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redirectedCarrierInfo</w:t>
            </w:r>
            <w:proofErr w:type="spellEnd"/>
            <w:r w:rsidRPr="00427A7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in an </w:t>
            </w:r>
            <w:proofErr w:type="spellStart"/>
            <w:r w:rsidRPr="00427A74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RRCRelease</w:t>
            </w:r>
            <w:proofErr w:type="spellEnd"/>
            <w:r w:rsidRPr="00427A7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message in response to an </w:t>
            </w:r>
            <w:proofErr w:type="spellStart"/>
            <w:r w:rsidRPr="00427A74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RRCResumeRequest</w:t>
            </w:r>
            <w:proofErr w:type="spellEnd"/>
            <w:r w:rsidRPr="00427A7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or </w:t>
            </w:r>
            <w:r w:rsidRPr="00427A74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RRCResumeRequest1</w:t>
            </w:r>
            <w:r w:rsidRPr="00427A7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which is triggered by the NAS layer, as specified in TS 38.331 [9].</w:t>
            </w:r>
          </w:p>
        </w:tc>
        <w:tc>
          <w:tcPr>
            <w:tcW w:w="709" w:type="dxa"/>
          </w:tcPr>
          <w:p w14:paraId="14EBF66B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3B5932B3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67FACFF9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1C096039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9F4695" w:rsidRPr="00427A74" w14:paraId="50399356" w14:textId="77777777" w:rsidTr="004254F2">
        <w:trPr>
          <w:cantSplit/>
        </w:trPr>
        <w:tc>
          <w:tcPr>
            <w:tcW w:w="6946" w:type="dxa"/>
          </w:tcPr>
          <w:p w14:paraId="277E0B49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proofErr w:type="spellStart"/>
            <w:r w:rsidRPr="00427A7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reducedCP</w:t>
            </w:r>
            <w:proofErr w:type="spellEnd"/>
            <w:r w:rsidRPr="00427A7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-Latency</w:t>
            </w:r>
          </w:p>
          <w:p w14:paraId="2983A5FE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09" w:type="dxa"/>
          </w:tcPr>
          <w:p w14:paraId="3A83DD23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宋体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6FC755B6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4D302AB1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4BE2A0A4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</w:tr>
      <w:tr w:rsidR="009F4695" w:rsidRPr="00427A74" w14:paraId="2535E334" w14:textId="77777777" w:rsidTr="004254F2">
        <w:trPr>
          <w:cantSplit/>
        </w:trPr>
        <w:tc>
          <w:tcPr>
            <w:tcW w:w="6946" w:type="dxa"/>
          </w:tcPr>
          <w:p w14:paraId="4BD62953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lastRenderedPageBreak/>
              <w:t>referenceTimeProvision-r16</w:t>
            </w:r>
          </w:p>
          <w:p w14:paraId="71FC423F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provision of </w:t>
            </w:r>
            <w:proofErr w:type="spellStart"/>
            <w:r w:rsidRPr="00427A74">
              <w:rPr>
                <w:rFonts w:ascii="Arial" w:eastAsia="Times New Roman" w:hAnsi="Arial"/>
                <w:sz w:val="18"/>
                <w:lang w:eastAsia="ja-JP"/>
              </w:rPr>
              <w:t>referenceTimeInfo</w:t>
            </w:r>
            <w:proofErr w:type="spellEnd"/>
            <w:r w:rsidRPr="00427A74">
              <w:rPr>
                <w:rFonts w:ascii="Arial" w:eastAsia="Times New Roman" w:hAnsi="Arial"/>
                <w:sz w:val="18"/>
                <w:lang w:eastAsia="ja-JP"/>
              </w:rPr>
              <w:t xml:space="preserve"> in </w:t>
            </w:r>
            <w:proofErr w:type="spellStart"/>
            <w:r w:rsidRPr="00427A7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DLInformationTransfer</w:t>
            </w:r>
            <w:proofErr w:type="spellEnd"/>
            <w:r w:rsidRPr="00427A74">
              <w:rPr>
                <w:rFonts w:ascii="Arial" w:eastAsia="Times New Roman" w:hAnsi="Arial"/>
                <w:sz w:val="18"/>
                <w:lang w:eastAsia="ja-JP"/>
              </w:rPr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09" w:type="dxa"/>
          </w:tcPr>
          <w:p w14:paraId="758656B5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3DB94648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7C9FA9F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6AA05DA8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9F4695" w:rsidRPr="00427A74" w14:paraId="4ECC51DC" w14:textId="77777777" w:rsidTr="004254F2">
        <w:trPr>
          <w:cantSplit/>
        </w:trPr>
        <w:tc>
          <w:tcPr>
            <w:tcW w:w="6946" w:type="dxa"/>
          </w:tcPr>
          <w:p w14:paraId="1F5A0E52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releasePreference-r16</w:t>
            </w:r>
          </w:p>
          <w:p w14:paraId="5CE41DC1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09" w:type="dxa"/>
          </w:tcPr>
          <w:p w14:paraId="36565745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宋体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295EC9F6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34769851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44BE2CDF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9F4695" w:rsidRPr="00427A74" w14:paraId="41ED2ADA" w14:textId="77777777" w:rsidTr="004254F2">
        <w:trPr>
          <w:cantSplit/>
        </w:trPr>
        <w:tc>
          <w:tcPr>
            <w:tcW w:w="6946" w:type="dxa"/>
          </w:tcPr>
          <w:p w14:paraId="0F6D3F83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resumeWithStoredMCG-SCells-r16</w:t>
            </w:r>
          </w:p>
          <w:p w14:paraId="6D2A4F37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not deleting the stored MCG </w:t>
            </w:r>
            <w:proofErr w:type="spellStart"/>
            <w:r w:rsidRPr="00427A74">
              <w:rPr>
                <w:rFonts w:ascii="Arial" w:eastAsia="Times New Roman" w:hAnsi="Arial"/>
                <w:sz w:val="18"/>
                <w:lang w:eastAsia="ja-JP"/>
              </w:rPr>
              <w:t>SCell</w:t>
            </w:r>
            <w:proofErr w:type="spellEnd"/>
            <w:r w:rsidRPr="00427A74">
              <w:rPr>
                <w:rFonts w:ascii="Arial" w:eastAsia="Times New Roman" w:hAnsi="Arial"/>
                <w:sz w:val="18"/>
                <w:lang w:eastAsia="ja-JP"/>
              </w:rPr>
              <w:t xml:space="preserve"> configuration when initiating the resume procedure.</w:t>
            </w:r>
          </w:p>
        </w:tc>
        <w:tc>
          <w:tcPr>
            <w:tcW w:w="709" w:type="dxa"/>
          </w:tcPr>
          <w:p w14:paraId="0B2DEDE4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宋体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7C0BEF82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70F04A74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4D654AA3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</w:tr>
      <w:tr w:rsidR="009F4695" w:rsidRPr="00427A74" w14:paraId="408DD373" w14:textId="77777777" w:rsidTr="004254F2">
        <w:trPr>
          <w:cantSplit/>
        </w:trPr>
        <w:tc>
          <w:tcPr>
            <w:tcW w:w="6946" w:type="dxa"/>
          </w:tcPr>
          <w:p w14:paraId="4291CCA7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resumeWithStoredSCG-r16</w:t>
            </w:r>
          </w:p>
          <w:p w14:paraId="6E650C3D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not deleting the stored SCG configuration when initiating resume. The UE which indicates support for </w:t>
            </w:r>
            <w:r w:rsidRPr="00427A74">
              <w:rPr>
                <w:rFonts w:ascii="Arial" w:eastAsia="Times New Roman" w:hAnsi="Arial"/>
                <w:i/>
                <w:sz w:val="18"/>
                <w:lang w:eastAsia="ja-JP"/>
              </w:rPr>
              <w:t>resumeWithStoredSCG-r16</w:t>
            </w:r>
            <w:r w:rsidRPr="00427A74">
              <w:rPr>
                <w:rFonts w:ascii="Arial" w:eastAsia="Times New Roman" w:hAnsi="Arial"/>
                <w:sz w:val="18"/>
                <w:lang w:eastAsia="ja-JP"/>
              </w:rPr>
              <w:t xml:space="preserve"> shall also indicate support for </w:t>
            </w:r>
            <w:r w:rsidRPr="00427A74">
              <w:rPr>
                <w:rFonts w:ascii="Arial" w:eastAsia="Times New Roman" w:hAnsi="Arial"/>
                <w:i/>
                <w:sz w:val="18"/>
                <w:lang w:eastAsia="ja-JP"/>
              </w:rPr>
              <w:t>resumeWithSCG-Config-r16</w:t>
            </w:r>
            <w:r w:rsidRPr="00427A74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35937DBE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宋体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764BA5FB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4F2B84B8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538F6E78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</w:tr>
      <w:tr w:rsidR="009F4695" w:rsidRPr="00427A74" w14:paraId="45666549" w14:textId="77777777" w:rsidTr="004254F2">
        <w:trPr>
          <w:cantSplit/>
        </w:trPr>
        <w:tc>
          <w:tcPr>
            <w:tcW w:w="6946" w:type="dxa"/>
          </w:tcPr>
          <w:p w14:paraId="1BF5C529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resumeWithSCG-Config-r16</w:t>
            </w:r>
          </w:p>
          <w:p w14:paraId="3E997C54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Indicates whether the UE supports (re-)configuration of an SCG during the resume procedure.</w:t>
            </w:r>
          </w:p>
        </w:tc>
        <w:tc>
          <w:tcPr>
            <w:tcW w:w="709" w:type="dxa"/>
          </w:tcPr>
          <w:p w14:paraId="21437277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宋体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338B11CD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7936C5C1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454D669D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</w:tr>
      <w:tr w:rsidR="009F4695" w:rsidRPr="00427A74" w14:paraId="5E013962" w14:textId="77777777" w:rsidTr="004254F2">
        <w:trPr>
          <w:cantSplit/>
        </w:trPr>
        <w:tc>
          <w:tcPr>
            <w:tcW w:w="6946" w:type="dxa"/>
          </w:tcPr>
          <w:p w14:paraId="0448699B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proofErr w:type="spellStart"/>
            <w:r w:rsidRPr="00427A7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splitSRB</w:t>
            </w:r>
            <w:proofErr w:type="spellEnd"/>
            <w:r w:rsidRPr="00427A7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-</w:t>
            </w:r>
            <w:proofErr w:type="spellStart"/>
            <w:r w:rsidRPr="00427A7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WithOneUL</w:t>
            </w:r>
            <w:proofErr w:type="spellEnd"/>
            <w:r w:rsidRPr="00427A7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-Path</w:t>
            </w:r>
          </w:p>
          <w:p w14:paraId="690808BE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Indicates whether the UE supports UL transmission via MCG path and DL reception via either MCG path or SCG path, as specified for the split SRB in TS 37.340 [7]. The UE shall not set the FDD/TDD specific fields for this capability (i.e. it shall not include this field in </w:t>
            </w:r>
            <w:r w:rsidRPr="00427A7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UE-MRDC-</w:t>
            </w:r>
            <w:proofErr w:type="spellStart"/>
            <w:r w:rsidRPr="00427A7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CapabilityAddXDD</w:t>
            </w:r>
            <w:proofErr w:type="spellEnd"/>
            <w:r w:rsidRPr="00427A7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-Mode</w:t>
            </w: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).</w:t>
            </w:r>
          </w:p>
        </w:tc>
        <w:tc>
          <w:tcPr>
            <w:tcW w:w="709" w:type="dxa"/>
          </w:tcPr>
          <w:p w14:paraId="74444C05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7B254457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5FBBA66E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3CECA84C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9F4695" w:rsidRPr="00427A74" w14:paraId="641D9C38" w14:textId="77777777" w:rsidTr="004254F2">
        <w:trPr>
          <w:cantSplit/>
        </w:trPr>
        <w:tc>
          <w:tcPr>
            <w:tcW w:w="6946" w:type="dxa"/>
          </w:tcPr>
          <w:p w14:paraId="70035345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ko-KR"/>
              </w:rPr>
            </w:pPr>
            <w:r w:rsidRPr="00427A74">
              <w:rPr>
                <w:rFonts w:ascii="Arial" w:eastAsia="Times New Roman" w:hAnsi="Arial"/>
                <w:b/>
                <w:i/>
                <w:noProof/>
                <w:sz w:val="18"/>
                <w:lang w:eastAsia="ko-KR"/>
              </w:rPr>
              <w:t>splitDRB-withUL-Both-MCG-SCG</w:t>
            </w:r>
          </w:p>
          <w:p w14:paraId="4A9E62C5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Indicates whether the UE supports UL transmission via both MCG path and SCG path for the split DRB as specified in TS 37.340 [7]. The UE shall not set the FDD/TDD specific fields for this capability (i.e. it shall not include this field in </w:t>
            </w:r>
            <w:r w:rsidRPr="00427A7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UE-MRDC-</w:t>
            </w:r>
            <w:proofErr w:type="spellStart"/>
            <w:r w:rsidRPr="00427A7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CapabilityAddXDD</w:t>
            </w:r>
            <w:proofErr w:type="spellEnd"/>
            <w:r w:rsidRPr="00427A7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-Mode</w:t>
            </w: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).</w:t>
            </w:r>
          </w:p>
        </w:tc>
        <w:tc>
          <w:tcPr>
            <w:tcW w:w="709" w:type="dxa"/>
          </w:tcPr>
          <w:p w14:paraId="393FFE34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6707D42D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3263A089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3312679C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9F4695" w:rsidRPr="00427A74" w14:paraId="175A6BB1" w14:textId="77777777" w:rsidTr="004254F2">
        <w:trPr>
          <w:cantSplit/>
        </w:trPr>
        <w:tc>
          <w:tcPr>
            <w:tcW w:w="6946" w:type="dxa"/>
          </w:tcPr>
          <w:p w14:paraId="5EFEF44C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srb3</w:t>
            </w:r>
          </w:p>
          <w:p w14:paraId="75EEED49" w14:textId="77777777" w:rsidR="009F4695" w:rsidRPr="00427A74" w:rsidDel="00414669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Indicates whether the UE supports direct SRB between the SN and the UE as specified in TS 37.340 [7]. The UE shall not set the FDD/TDD specific fields for this capability (i.e. it shall not include this field in </w:t>
            </w:r>
            <w:r w:rsidRPr="00427A7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UE-MRDC-</w:t>
            </w:r>
            <w:proofErr w:type="spellStart"/>
            <w:r w:rsidRPr="00427A7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CapabilityAddXDD</w:t>
            </w:r>
            <w:proofErr w:type="spellEnd"/>
            <w:r w:rsidRPr="00427A7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-Mode</w:t>
            </w: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). This field is not applied to NE-DC.</w:t>
            </w:r>
          </w:p>
        </w:tc>
        <w:tc>
          <w:tcPr>
            <w:tcW w:w="709" w:type="dxa"/>
          </w:tcPr>
          <w:p w14:paraId="6A11F603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4E17D1E4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02DBFAE3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4C348EE3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</w:tbl>
    <w:p w14:paraId="0396D841" w14:textId="77777777" w:rsidR="009F4695" w:rsidRDefault="009F4695" w:rsidP="00C720A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textAlignment w:val="baseline"/>
        <w:outlineLvl w:val="2"/>
        <w:rPr>
          <w:rFonts w:ascii="Arial" w:eastAsia="MS Mincho" w:hAnsi="Arial"/>
          <w:sz w:val="28"/>
          <w:lang w:eastAsia="ja-JP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p w14:paraId="42B4DA3E" w14:textId="77777777" w:rsidR="000C3DB1" w:rsidRDefault="00414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r>
        <w:rPr>
          <w:rFonts w:hint="eastAsia"/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proofErr w:type="spellStart"/>
      <w:r>
        <w:rPr>
          <w:rFonts w:hint="eastAsia"/>
          <w:sz w:val="32"/>
          <w:lang w:val="en-US" w:eastAsia="zh-CN"/>
        </w:rPr>
        <w:t>hange</w:t>
      </w:r>
      <w:proofErr w:type="spellEnd"/>
    </w:p>
    <w:sectPr w:rsidR="000C3DB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55DF7D" w14:textId="77777777" w:rsidR="00341B9C" w:rsidRDefault="00341B9C">
      <w:pPr>
        <w:spacing w:after="0" w:line="240" w:lineRule="auto"/>
      </w:pPr>
      <w:r>
        <w:separator/>
      </w:r>
    </w:p>
  </w:endnote>
  <w:endnote w:type="continuationSeparator" w:id="0">
    <w:p w14:paraId="23A5F8FA" w14:textId="77777777" w:rsidR="00341B9C" w:rsidRDefault="00341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FA1F01" w14:textId="77777777" w:rsidR="00341B9C" w:rsidRDefault="00341B9C">
      <w:pPr>
        <w:spacing w:after="0" w:line="240" w:lineRule="auto"/>
      </w:pPr>
      <w:r>
        <w:separator/>
      </w:r>
    </w:p>
  </w:footnote>
  <w:footnote w:type="continuationSeparator" w:id="0">
    <w:p w14:paraId="602CA6E3" w14:textId="77777777" w:rsidR="00341B9C" w:rsidRDefault="00341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215A41" w14:textId="77777777" w:rsidR="007017D2" w:rsidRDefault="007017D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CD1B4" w14:textId="77777777" w:rsidR="007017D2" w:rsidRDefault="007017D2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628604" w14:textId="77777777" w:rsidR="007017D2" w:rsidRDefault="007017D2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B18541" w14:textId="77777777" w:rsidR="007017D2" w:rsidRDefault="007017D2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8C"/>
    <w:rsid w:val="0001298D"/>
    <w:rsid w:val="000161C1"/>
    <w:rsid w:val="00022E4A"/>
    <w:rsid w:val="00032ABE"/>
    <w:rsid w:val="00042F69"/>
    <w:rsid w:val="000439F6"/>
    <w:rsid w:val="00047F8E"/>
    <w:rsid w:val="0005150F"/>
    <w:rsid w:val="00062F87"/>
    <w:rsid w:val="000641CC"/>
    <w:rsid w:val="00067148"/>
    <w:rsid w:val="000747F0"/>
    <w:rsid w:val="000777D1"/>
    <w:rsid w:val="00083460"/>
    <w:rsid w:val="00090F79"/>
    <w:rsid w:val="00096A7C"/>
    <w:rsid w:val="000A6394"/>
    <w:rsid w:val="000A77CD"/>
    <w:rsid w:val="000A7E34"/>
    <w:rsid w:val="000B5783"/>
    <w:rsid w:val="000B7FED"/>
    <w:rsid w:val="000C038A"/>
    <w:rsid w:val="000C301D"/>
    <w:rsid w:val="000C3DB1"/>
    <w:rsid w:val="000C45E0"/>
    <w:rsid w:val="000C6186"/>
    <w:rsid w:val="000C6598"/>
    <w:rsid w:val="000C6EDD"/>
    <w:rsid w:val="000D348D"/>
    <w:rsid w:val="000D5E74"/>
    <w:rsid w:val="000E1DB8"/>
    <w:rsid w:val="000F3848"/>
    <w:rsid w:val="000F66AB"/>
    <w:rsid w:val="0010195E"/>
    <w:rsid w:val="0010391C"/>
    <w:rsid w:val="00110B13"/>
    <w:rsid w:val="00112464"/>
    <w:rsid w:val="001126A5"/>
    <w:rsid w:val="00113F55"/>
    <w:rsid w:val="0013245E"/>
    <w:rsid w:val="00134315"/>
    <w:rsid w:val="00134734"/>
    <w:rsid w:val="00135E50"/>
    <w:rsid w:val="00145D43"/>
    <w:rsid w:val="00151743"/>
    <w:rsid w:val="00152033"/>
    <w:rsid w:val="00155A1A"/>
    <w:rsid w:val="0016439A"/>
    <w:rsid w:val="00171BC1"/>
    <w:rsid w:val="00177A5D"/>
    <w:rsid w:val="0018564E"/>
    <w:rsid w:val="00186B6A"/>
    <w:rsid w:val="001879D0"/>
    <w:rsid w:val="00190E73"/>
    <w:rsid w:val="00192C46"/>
    <w:rsid w:val="00192EEA"/>
    <w:rsid w:val="001A08B3"/>
    <w:rsid w:val="001A4B70"/>
    <w:rsid w:val="001A7B60"/>
    <w:rsid w:val="001B0145"/>
    <w:rsid w:val="001B2CFD"/>
    <w:rsid w:val="001B52F0"/>
    <w:rsid w:val="001B7A65"/>
    <w:rsid w:val="001C205D"/>
    <w:rsid w:val="001C3E6A"/>
    <w:rsid w:val="001D0AAD"/>
    <w:rsid w:val="001D7A08"/>
    <w:rsid w:val="001E1329"/>
    <w:rsid w:val="001E14BE"/>
    <w:rsid w:val="001E236A"/>
    <w:rsid w:val="001E2859"/>
    <w:rsid w:val="001E41F3"/>
    <w:rsid w:val="001E6A1E"/>
    <w:rsid w:val="001F14AE"/>
    <w:rsid w:val="001F1A7F"/>
    <w:rsid w:val="001F515F"/>
    <w:rsid w:val="001F63EB"/>
    <w:rsid w:val="002059DC"/>
    <w:rsid w:val="00205F46"/>
    <w:rsid w:val="0020740B"/>
    <w:rsid w:val="002128E1"/>
    <w:rsid w:val="002150CF"/>
    <w:rsid w:val="00220E0E"/>
    <w:rsid w:val="00225404"/>
    <w:rsid w:val="00232AEE"/>
    <w:rsid w:val="00232EE1"/>
    <w:rsid w:val="00233511"/>
    <w:rsid w:val="00246887"/>
    <w:rsid w:val="002503D5"/>
    <w:rsid w:val="0026004D"/>
    <w:rsid w:val="00262DA0"/>
    <w:rsid w:val="002640DD"/>
    <w:rsid w:val="0026676B"/>
    <w:rsid w:val="00267D67"/>
    <w:rsid w:val="00272782"/>
    <w:rsid w:val="00275D12"/>
    <w:rsid w:val="00284FEB"/>
    <w:rsid w:val="00285390"/>
    <w:rsid w:val="002860C4"/>
    <w:rsid w:val="00286249"/>
    <w:rsid w:val="0029079A"/>
    <w:rsid w:val="002A2758"/>
    <w:rsid w:val="002A6976"/>
    <w:rsid w:val="002A6BF2"/>
    <w:rsid w:val="002B16BB"/>
    <w:rsid w:val="002B1C0D"/>
    <w:rsid w:val="002B41A6"/>
    <w:rsid w:val="002B5741"/>
    <w:rsid w:val="002B6CAC"/>
    <w:rsid w:val="002C0EF8"/>
    <w:rsid w:val="002C5B18"/>
    <w:rsid w:val="002F0D00"/>
    <w:rsid w:val="002F2BE8"/>
    <w:rsid w:val="003034DE"/>
    <w:rsid w:val="00305409"/>
    <w:rsid w:val="003076C8"/>
    <w:rsid w:val="00307857"/>
    <w:rsid w:val="00310C08"/>
    <w:rsid w:val="00313695"/>
    <w:rsid w:val="003202D5"/>
    <w:rsid w:val="003209F8"/>
    <w:rsid w:val="00326DC6"/>
    <w:rsid w:val="0033152B"/>
    <w:rsid w:val="003357A6"/>
    <w:rsid w:val="00336E93"/>
    <w:rsid w:val="00341B9C"/>
    <w:rsid w:val="00345381"/>
    <w:rsid w:val="0034549A"/>
    <w:rsid w:val="003502F2"/>
    <w:rsid w:val="00353CD0"/>
    <w:rsid w:val="003609EF"/>
    <w:rsid w:val="0036231A"/>
    <w:rsid w:val="0036359A"/>
    <w:rsid w:val="00374DD4"/>
    <w:rsid w:val="0037662A"/>
    <w:rsid w:val="00381E31"/>
    <w:rsid w:val="00387993"/>
    <w:rsid w:val="00392117"/>
    <w:rsid w:val="0039334C"/>
    <w:rsid w:val="003937CB"/>
    <w:rsid w:val="003A005B"/>
    <w:rsid w:val="003A59A0"/>
    <w:rsid w:val="003A7CF4"/>
    <w:rsid w:val="003B3453"/>
    <w:rsid w:val="003B368F"/>
    <w:rsid w:val="003C1E84"/>
    <w:rsid w:val="003C1F2D"/>
    <w:rsid w:val="003C39C1"/>
    <w:rsid w:val="003C424B"/>
    <w:rsid w:val="003D06D3"/>
    <w:rsid w:val="003D5829"/>
    <w:rsid w:val="003E1A36"/>
    <w:rsid w:val="003E3F8E"/>
    <w:rsid w:val="003F6B96"/>
    <w:rsid w:val="00410371"/>
    <w:rsid w:val="00412194"/>
    <w:rsid w:val="00412C43"/>
    <w:rsid w:val="0041432C"/>
    <w:rsid w:val="00423300"/>
    <w:rsid w:val="004242F1"/>
    <w:rsid w:val="0042481D"/>
    <w:rsid w:val="00427873"/>
    <w:rsid w:val="00427A74"/>
    <w:rsid w:val="00433EB3"/>
    <w:rsid w:val="00435588"/>
    <w:rsid w:val="004405D3"/>
    <w:rsid w:val="00441717"/>
    <w:rsid w:val="00446CFE"/>
    <w:rsid w:val="0045346E"/>
    <w:rsid w:val="00460A46"/>
    <w:rsid w:val="0046756C"/>
    <w:rsid w:val="00467F33"/>
    <w:rsid w:val="00470378"/>
    <w:rsid w:val="004765A2"/>
    <w:rsid w:val="00477F39"/>
    <w:rsid w:val="00480399"/>
    <w:rsid w:val="00482F1F"/>
    <w:rsid w:val="0048532F"/>
    <w:rsid w:val="0049311C"/>
    <w:rsid w:val="00494FDC"/>
    <w:rsid w:val="004A1D46"/>
    <w:rsid w:val="004A5991"/>
    <w:rsid w:val="004B1C79"/>
    <w:rsid w:val="004B726C"/>
    <w:rsid w:val="004B75B7"/>
    <w:rsid w:val="004C00A9"/>
    <w:rsid w:val="004C0AA8"/>
    <w:rsid w:val="004C1F18"/>
    <w:rsid w:val="004E2387"/>
    <w:rsid w:val="004F2425"/>
    <w:rsid w:val="004F3F2B"/>
    <w:rsid w:val="004F4BD6"/>
    <w:rsid w:val="004F5E5A"/>
    <w:rsid w:val="00504BFB"/>
    <w:rsid w:val="0051580D"/>
    <w:rsid w:val="00537D6D"/>
    <w:rsid w:val="005468FE"/>
    <w:rsid w:val="00547111"/>
    <w:rsid w:val="00562CF8"/>
    <w:rsid w:val="005640FB"/>
    <w:rsid w:val="005703C0"/>
    <w:rsid w:val="00580D65"/>
    <w:rsid w:val="00582D77"/>
    <w:rsid w:val="00592AAB"/>
    <w:rsid w:val="00592D74"/>
    <w:rsid w:val="0059367F"/>
    <w:rsid w:val="00593A95"/>
    <w:rsid w:val="005A0109"/>
    <w:rsid w:val="005A09E5"/>
    <w:rsid w:val="005A19A4"/>
    <w:rsid w:val="005A4462"/>
    <w:rsid w:val="005A4AF2"/>
    <w:rsid w:val="005A7E2B"/>
    <w:rsid w:val="005B4996"/>
    <w:rsid w:val="005B4AC1"/>
    <w:rsid w:val="005C4C43"/>
    <w:rsid w:val="005C732E"/>
    <w:rsid w:val="005D3945"/>
    <w:rsid w:val="005D5467"/>
    <w:rsid w:val="005D697C"/>
    <w:rsid w:val="005E2C44"/>
    <w:rsid w:val="005E3E80"/>
    <w:rsid w:val="005F6731"/>
    <w:rsid w:val="005F6D9B"/>
    <w:rsid w:val="005F77DD"/>
    <w:rsid w:val="00603C9F"/>
    <w:rsid w:val="00604548"/>
    <w:rsid w:val="00606D98"/>
    <w:rsid w:val="00611C7E"/>
    <w:rsid w:val="00612AD4"/>
    <w:rsid w:val="0061349A"/>
    <w:rsid w:val="0061739D"/>
    <w:rsid w:val="006207D1"/>
    <w:rsid w:val="00621188"/>
    <w:rsid w:val="006216E1"/>
    <w:rsid w:val="006257ED"/>
    <w:rsid w:val="0063034F"/>
    <w:rsid w:val="00632E5E"/>
    <w:rsid w:val="00633301"/>
    <w:rsid w:val="00642886"/>
    <w:rsid w:val="006455A8"/>
    <w:rsid w:val="00650184"/>
    <w:rsid w:val="0065149A"/>
    <w:rsid w:val="00651DCB"/>
    <w:rsid w:val="00655DC1"/>
    <w:rsid w:val="006628C8"/>
    <w:rsid w:val="00664028"/>
    <w:rsid w:val="00667A6F"/>
    <w:rsid w:val="0067205F"/>
    <w:rsid w:val="00673309"/>
    <w:rsid w:val="0067410F"/>
    <w:rsid w:val="006830C9"/>
    <w:rsid w:val="00695808"/>
    <w:rsid w:val="00695EED"/>
    <w:rsid w:val="006B0F48"/>
    <w:rsid w:val="006B46FB"/>
    <w:rsid w:val="006B5C8F"/>
    <w:rsid w:val="006C089C"/>
    <w:rsid w:val="006C3F36"/>
    <w:rsid w:val="006C786C"/>
    <w:rsid w:val="006D1676"/>
    <w:rsid w:val="006D1C6D"/>
    <w:rsid w:val="006D390F"/>
    <w:rsid w:val="006D7756"/>
    <w:rsid w:val="006E21FB"/>
    <w:rsid w:val="006F17D9"/>
    <w:rsid w:val="006F2A07"/>
    <w:rsid w:val="007017D2"/>
    <w:rsid w:val="007056DA"/>
    <w:rsid w:val="0070599A"/>
    <w:rsid w:val="00706FEA"/>
    <w:rsid w:val="00707B6E"/>
    <w:rsid w:val="00712DFB"/>
    <w:rsid w:val="00721D2F"/>
    <w:rsid w:val="007227D6"/>
    <w:rsid w:val="00722D64"/>
    <w:rsid w:val="00727509"/>
    <w:rsid w:val="007322FF"/>
    <w:rsid w:val="00732ACB"/>
    <w:rsid w:val="00733A02"/>
    <w:rsid w:val="007424C0"/>
    <w:rsid w:val="0075012A"/>
    <w:rsid w:val="00750753"/>
    <w:rsid w:val="0075425C"/>
    <w:rsid w:val="0075606F"/>
    <w:rsid w:val="00762B3F"/>
    <w:rsid w:val="0076451F"/>
    <w:rsid w:val="0077097A"/>
    <w:rsid w:val="00771905"/>
    <w:rsid w:val="0077283F"/>
    <w:rsid w:val="0077752E"/>
    <w:rsid w:val="007813FE"/>
    <w:rsid w:val="007917F8"/>
    <w:rsid w:val="00792342"/>
    <w:rsid w:val="007977A8"/>
    <w:rsid w:val="007A1F9C"/>
    <w:rsid w:val="007A2A7C"/>
    <w:rsid w:val="007B3F9D"/>
    <w:rsid w:val="007B512A"/>
    <w:rsid w:val="007C0651"/>
    <w:rsid w:val="007C2097"/>
    <w:rsid w:val="007C5819"/>
    <w:rsid w:val="007D0D08"/>
    <w:rsid w:val="007D2685"/>
    <w:rsid w:val="007D3EA0"/>
    <w:rsid w:val="007D54CF"/>
    <w:rsid w:val="007D6A07"/>
    <w:rsid w:val="007E0D89"/>
    <w:rsid w:val="007E442B"/>
    <w:rsid w:val="007F0781"/>
    <w:rsid w:val="007F07AF"/>
    <w:rsid w:val="007F7259"/>
    <w:rsid w:val="007F794D"/>
    <w:rsid w:val="007F7E73"/>
    <w:rsid w:val="00800D25"/>
    <w:rsid w:val="00801889"/>
    <w:rsid w:val="008040A8"/>
    <w:rsid w:val="00813471"/>
    <w:rsid w:val="008152E4"/>
    <w:rsid w:val="008279FA"/>
    <w:rsid w:val="008321C2"/>
    <w:rsid w:val="00840A45"/>
    <w:rsid w:val="00841BFB"/>
    <w:rsid w:val="0084246D"/>
    <w:rsid w:val="00844317"/>
    <w:rsid w:val="00844461"/>
    <w:rsid w:val="008560A4"/>
    <w:rsid w:val="008626E7"/>
    <w:rsid w:val="00863437"/>
    <w:rsid w:val="0086460D"/>
    <w:rsid w:val="00870EE7"/>
    <w:rsid w:val="00875D06"/>
    <w:rsid w:val="00884DB9"/>
    <w:rsid w:val="008863B9"/>
    <w:rsid w:val="008919BF"/>
    <w:rsid w:val="008A2875"/>
    <w:rsid w:val="008A35E8"/>
    <w:rsid w:val="008A45A6"/>
    <w:rsid w:val="008B046D"/>
    <w:rsid w:val="008C5C2E"/>
    <w:rsid w:val="008C6948"/>
    <w:rsid w:val="008E64D5"/>
    <w:rsid w:val="008F633F"/>
    <w:rsid w:val="008F686C"/>
    <w:rsid w:val="0090028C"/>
    <w:rsid w:val="00904A02"/>
    <w:rsid w:val="00911FB6"/>
    <w:rsid w:val="009122E5"/>
    <w:rsid w:val="009148DE"/>
    <w:rsid w:val="00917EFE"/>
    <w:rsid w:val="00927326"/>
    <w:rsid w:val="009319C9"/>
    <w:rsid w:val="0093222F"/>
    <w:rsid w:val="009406ED"/>
    <w:rsid w:val="00941E30"/>
    <w:rsid w:val="00944923"/>
    <w:rsid w:val="00952487"/>
    <w:rsid w:val="009706B0"/>
    <w:rsid w:val="009777D9"/>
    <w:rsid w:val="009829AF"/>
    <w:rsid w:val="009831AE"/>
    <w:rsid w:val="00984B9F"/>
    <w:rsid w:val="00984C59"/>
    <w:rsid w:val="00985CEA"/>
    <w:rsid w:val="0098600B"/>
    <w:rsid w:val="00991B88"/>
    <w:rsid w:val="00992A9C"/>
    <w:rsid w:val="00995918"/>
    <w:rsid w:val="009A5753"/>
    <w:rsid w:val="009A579D"/>
    <w:rsid w:val="009A687C"/>
    <w:rsid w:val="009A6EA0"/>
    <w:rsid w:val="009B027A"/>
    <w:rsid w:val="009B06D5"/>
    <w:rsid w:val="009C1287"/>
    <w:rsid w:val="009D3516"/>
    <w:rsid w:val="009D4385"/>
    <w:rsid w:val="009D77BD"/>
    <w:rsid w:val="009E0837"/>
    <w:rsid w:val="009E3297"/>
    <w:rsid w:val="009F3FC1"/>
    <w:rsid w:val="009F4695"/>
    <w:rsid w:val="009F60E4"/>
    <w:rsid w:val="009F6875"/>
    <w:rsid w:val="009F734F"/>
    <w:rsid w:val="00A027D4"/>
    <w:rsid w:val="00A13EFB"/>
    <w:rsid w:val="00A14958"/>
    <w:rsid w:val="00A171FF"/>
    <w:rsid w:val="00A210E4"/>
    <w:rsid w:val="00A23125"/>
    <w:rsid w:val="00A24119"/>
    <w:rsid w:val="00A246B6"/>
    <w:rsid w:val="00A25D60"/>
    <w:rsid w:val="00A26A86"/>
    <w:rsid w:val="00A30C0C"/>
    <w:rsid w:val="00A45E4A"/>
    <w:rsid w:val="00A47E70"/>
    <w:rsid w:val="00A50CF0"/>
    <w:rsid w:val="00A519F5"/>
    <w:rsid w:val="00A6793D"/>
    <w:rsid w:val="00A73183"/>
    <w:rsid w:val="00A7671C"/>
    <w:rsid w:val="00A81B60"/>
    <w:rsid w:val="00A856CE"/>
    <w:rsid w:val="00A85CA8"/>
    <w:rsid w:val="00A91C6E"/>
    <w:rsid w:val="00A92A72"/>
    <w:rsid w:val="00A937DF"/>
    <w:rsid w:val="00A97E14"/>
    <w:rsid w:val="00AA2CBC"/>
    <w:rsid w:val="00AA41DB"/>
    <w:rsid w:val="00AB0BE3"/>
    <w:rsid w:val="00AC1806"/>
    <w:rsid w:val="00AC5820"/>
    <w:rsid w:val="00AC69B9"/>
    <w:rsid w:val="00AD196C"/>
    <w:rsid w:val="00AD1CD8"/>
    <w:rsid w:val="00AD3A4D"/>
    <w:rsid w:val="00AF1EED"/>
    <w:rsid w:val="00B00716"/>
    <w:rsid w:val="00B02449"/>
    <w:rsid w:val="00B0365B"/>
    <w:rsid w:val="00B04FD3"/>
    <w:rsid w:val="00B174C5"/>
    <w:rsid w:val="00B20DBB"/>
    <w:rsid w:val="00B2167D"/>
    <w:rsid w:val="00B2405E"/>
    <w:rsid w:val="00B25878"/>
    <w:rsid w:val="00B258BB"/>
    <w:rsid w:val="00B3167C"/>
    <w:rsid w:val="00B355F3"/>
    <w:rsid w:val="00B36796"/>
    <w:rsid w:val="00B402E8"/>
    <w:rsid w:val="00B405E1"/>
    <w:rsid w:val="00B40D49"/>
    <w:rsid w:val="00B42205"/>
    <w:rsid w:val="00B4497A"/>
    <w:rsid w:val="00B6150A"/>
    <w:rsid w:val="00B632B3"/>
    <w:rsid w:val="00B66BE7"/>
    <w:rsid w:val="00B67B97"/>
    <w:rsid w:val="00B704EB"/>
    <w:rsid w:val="00B70E94"/>
    <w:rsid w:val="00B74A4F"/>
    <w:rsid w:val="00B74F51"/>
    <w:rsid w:val="00B76EA9"/>
    <w:rsid w:val="00B84898"/>
    <w:rsid w:val="00B86363"/>
    <w:rsid w:val="00B869D3"/>
    <w:rsid w:val="00B96851"/>
    <w:rsid w:val="00B968C8"/>
    <w:rsid w:val="00B96DE1"/>
    <w:rsid w:val="00BA3341"/>
    <w:rsid w:val="00BA3EC5"/>
    <w:rsid w:val="00BA51D9"/>
    <w:rsid w:val="00BA5D50"/>
    <w:rsid w:val="00BB52E8"/>
    <w:rsid w:val="00BB5DFC"/>
    <w:rsid w:val="00BD279D"/>
    <w:rsid w:val="00BD2A49"/>
    <w:rsid w:val="00BD2FB5"/>
    <w:rsid w:val="00BD2FC6"/>
    <w:rsid w:val="00BD5AB6"/>
    <w:rsid w:val="00BD6BB8"/>
    <w:rsid w:val="00BE5471"/>
    <w:rsid w:val="00BE5C44"/>
    <w:rsid w:val="00BE6FAA"/>
    <w:rsid w:val="00BE7BCA"/>
    <w:rsid w:val="00BF0BF2"/>
    <w:rsid w:val="00BF28A2"/>
    <w:rsid w:val="00BF7831"/>
    <w:rsid w:val="00C02FAD"/>
    <w:rsid w:val="00C1035C"/>
    <w:rsid w:val="00C20910"/>
    <w:rsid w:val="00C23377"/>
    <w:rsid w:val="00C33EDB"/>
    <w:rsid w:val="00C3404F"/>
    <w:rsid w:val="00C37328"/>
    <w:rsid w:val="00C47F33"/>
    <w:rsid w:val="00C47FFA"/>
    <w:rsid w:val="00C507DA"/>
    <w:rsid w:val="00C5263F"/>
    <w:rsid w:val="00C542E1"/>
    <w:rsid w:val="00C61CFA"/>
    <w:rsid w:val="00C66BA2"/>
    <w:rsid w:val="00C720AD"/>
    <w:rsid w:val="00C82E5B"/>
    <w:rsid w:val="00C95985"/>
    <w:rsid w:val="00CA0174"/>
    <w:rsid w:val="00CA3574"/>
    <w:rsid w:val="00CA6405"/>
    <w:rsid w:val="00CA6532"/>
    <w:rsid w:val="00CB45C3"/>
    <w:rsid w:val="00CC1DCA"/>
    <w:rsid w:val="00CC2416"/>
    <w:rsid w:val="00CC249E"/>
    <w:rsid w:val="00CC5026"/>
    <w:rsid w:val="00CC68D0"/>
    <w:rsid w:val="00CD0CBC"/>
    <w:rsid w:val="00CD1218"/>
    <w:rsid w:val="00CD1D8D"/>
    <w:rsid w:val="00CD2E85"/>
    <w:rsid w:val="00CD62E4"/>
    <w:rsid w:val="00CE0A94"/>
    <w:rsid w:val="00CE0B95"/>
    <w:rsid w:val="00CE32C0"/>
    <w:rsid w:val="00CF3CD5"/>
    <w:rsid w:val="00D01079"/>
    <w:rsid w:val="00D03F9A"/>
    <w:rsid w:val="00D06D51"/>
    <w:rsid w:val="00D11453"/>
    <w:rsid w:val="00D16758"/>
    <w:rsid w:val="00D17DCD"/>
    <w:rsid w:val="00D22FCA"/>
    <w:rsid w:val="00D23A30"/>
    <w:rsid w:val="00D24991"/>
    <w:rsid w:val="00D25C03"/>
    <w:rsid w:val="00D3104B"/>
    <w:rsid w:val="00D32E4F"/>
    <w:rsid w:val="00D408AE"/>
    <w:rsid w:val="00D472A9"/>
    <w:rsid w:val="00D50255"/>
    <w:rsid w:val="00D508EB"/>
    <w:rsid w:val="00D517C9"/>
    <w:rsid w:val="00D525BE"/>
    <w:rsid w:val="00D542AA"/>
    <w:rsid w:val="00D628D2"/>
    <w:rsid w:val="00D63CD0"/>
    <w:rsid w:val="00D66520"/>
    <w:rsid w:val="00D67623"/>
    <w:rsid w:val="00D679C7"/>
    <w:rsid w:val="00D74D9F"/>
    <w:rsid w:val="00D80A1A"/>
    <w:rsid w:val="00D82F7E"/>
    <w:rsid w:val="00D85767"/>
    <w:rsid w:val="00D859A9"/>
    <w:rsid w:val="00D905CA"/>
    <w:rsid w:val="00DA6357"/>
    <w:rsid w:val="00DB6710"/>
    <w:rsid w:val="00DC299A"/>
    <w:rsid w:val="00DC6416"/>
    <w:rsid w:val="00DD2BFA"/>
    <w:rsid w:val="00DD5C5C"/>
    <w:rsid w:val="00DD5EB0"/>
    <w:rsid w:val="00DE34CF"/>
    <w:rsid w:val="00DE35F1"/>
    <w:rsid w:val="00DE514D"/>
    <w:rsid w:val="00DE7260"/>
    <w:rsid w:val="00E009F5"/>
    <w:rsid w:val="00E03BFD"/>
    <w:rsid w:val="00E07143"/>
    <w:rsid w:val="00E13F3D"/>
    <w:rsid w:val="00E15F7F"/>
    <w:rsid w:val="00E170E5"/>
    <w:rsid w:val="00E25F9D"/>
    <w:rsid w:val="00E26711"/>
    <w:rsid w:val="00E34898"/>
    <w:rsid w:val="00E50B87"/>
    <w:rsid w:val="00E520C0"/>
    <w:rsid w:val="00E52CC7"/>
    <w:rsid w:val="00E80098"/>
    <w:rsid w:val="00E873D5"/>
    <w:rsid w:val="00E87CC3"/>
    <w:rsid w:val="00E97555"/>
    <w:rsid w:val="00EA6677"/>
    <w:rsid w:val="00EB09AE"/>
    <w:rsid w:val="00EB09B7"/>
    <w:rsid w:val="00EB1689"/>
    <w:rsid w:val="00EB7C6E"/>
    <w:rsid w:val="00EC7CE8"/>
    <w:rsid w:val="00ED5F10"/>
    <w:rsid w:val="00EE17F8"/>
    <w:rsid w:val="00EE2A20"/>
    <w:rsid w:val="00EE3CDD"/>
    <w:rsid w:val="00EE3D0F"/>
    <w:rsid w:val="00EE5242"/>
    <w:rsid w:val="00EE5CEB"/>
    <w:rsid w:val="00EE7D7C"/>
    <w:rsid w:val="00EF318C"/>
    <w:rsid w:val="00F01A4E"/>
    <w:rsid w:val="00F020EF"/>
    <w:rsid w:val="00F10DD1"/>
    <w:rsid w:val="00F10FD5"/>
    <w:rsid w:val="00F15B08"/>
    <w:rsid w:val="00F173C0"/>
    <w:rsid w:val="00F2051D"/>
    <w:rsid w:val="00F25D98"/>
    <w:rsid w:val="00F300FB"/>
    <w:rsid w:val="00F33FC5"/>
    <w:rsid w:val="00F35626"/>
    <w:rsid w:val="00F377DB"/>
    <w:rsid w:val="00F37945"/>
    <w:rsid w:val="00F41373"/>
    <w:rsid w:val="00F509A0"/>
    <w:rsid w:val="00F5645F"/>
    <w:rsid w:val="00F63DED"/>
    <w:rsid w:val="00F67CB8"/>
    <w:rsid w:val="00F70DAB"/>
    <w:rsid w:val="00F7702F"/>
    <w:rsid w:val="00F90DBE"/>
    <w:rsid w:val="00F90E99"/>
    <w:rsid w:val="00F9487C"/>
    <w:rsid w:val="00F95108"/>
    <w:rsid w:val="00F96122"/>
    <w:rsid w:val="00FA1051"/>
    <w:rsid w:val="00FA2311"/>
    <w:rsid w:val="00FA5792"/>
    <w:rsid w:val="00FB41DF"/>
    <w:rsid w:val="00FB6386"/>
    <w:rsid w:val="00FB658A"/>
    <w:rsid w:val="00FB708D"/>
    <w:rsid w:val="00FC28E0"/>
    <w:rsid w:val="00FC4DE8"/>
    <w:rsid w:val="00FC58CA"/>
    <w:rsid w:val="00FC61F2"/>
    <w:rsid w:val="00FD059D"/>
    <w:rsid w:val="00FD6873"/>
    <w:rsid w:val="00FE1C06"/>
    <w:rsid w:val="00FE265D"/>
    <w:rsid w:val="00FF3C92"/>
    <w:rsid w:val="00FF5D71"/>
    <w:rsid w:val="00FF799A"/>
    <w:rsid w:val="00FF7FA6"/>
    <w:rsid w:val="0143411D"/>
    <w:rsid w:val="01D21AF9"/>
    <w:rsid w:val="02787FDC"/>
    <w:rsid w:val="032E49BB"/>
    <w:rsid w:val="033C2749"/>
    <w:rsid w:val="03EE0962"/>
    <w:rsid w:val="0723042B"/>
    <w:rsid w:val="08D63542"/>
    <w:rsid w:val="0A373B48"/>
    <w:rsid w:val="100348B0"/>
    <w:rsid w:val="151C6319"/>
    <w:rsid w:val="18374E89"/>
    <w:rsid w:val="196C1A7B"/>
    <w:rsid w:val="1AF84A3D"/>
    <w:rsid w:val="20013B3E"/>
    <w:rsid w:val="21285C1E"/>
    <w:rsid w:val="21686A58"/>
    <w:rsid w:val="22C721B3"/>
    <w:rsid w:val="24344ABB"/>
    <w:rsid w:val="27276286"/>
    <w:rsid w:val="294C12DF"/>
    <w:rsid w:val="2D274EB0"/>
    <w:rsid w:val="2DA040E2"/>
    <w:rsid w:val="3140492B"/>
    <w:rsid w:val="33BD57B6"/>
    <w:rsid w:val="3A911675"/>
    <w:rsid w:val="3DEF2038"/>
    <w:rsid w:val="44104B39"/>
    <w:rsid w:val="44A533E1"/>
    <w:rsid w:val="45201B70"/>
    <w:rsid w:val="46143D29"/>
    <w:rsid w:val="47AE5221"/>
    <w:rsid w:val="4CA25B26"/>
    <w:rsid w:val="4CF545D5"/>
    <w:rsid w:val="4F6D3788"/>
    <w:rsid w:val="5032052A"/>
    <w:rsid w:val="50EC5EEF"/>
    <w:rsid w:val="51A40177"/>
    <w:rsid w:val="535B0E1F"/>
    <w:rsid w:val="53D9512E"/>
    <w:rsid w:val="547B4937"/>
    <w:rsid w:val="58891B58"/>
    <w:rsid w:val="5A9C6CF3"/>
    <w:rsid w:val="5B2725BB"/>
    <w:rsid w:val="5B550779"/>
    <w:rsid w:val="5DD700EB"/>
    <w:rsid w:val="60CB2FEC"/>
    <w:rsid w:val="69B167F7"/>
    <w:rsid w:val="6CF1170D"/>
    <w:rsid w:val="6ED65330"/>
    <w:rsid w:val="70953BA2"/>
    <w:rsid w:val="76017F2D"/>
    <w:rsid w:val="7A18047E"/>
    <w:rsid w:val="7B372318"/>
    <w:rsid w:val="7DF72A4C"/>
    <w:rsid w:val="7E2A4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66E057"/>
  <w15:docId w15:val="{DA9A72DA-0D77-4FBA-B789-EA9BDC3C5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5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B3B58F-538D-4473-B127-CCF9C8945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6</Pages>
  <Words>1349</Words>
  <Characters>7694</Characters>
  <Application>Microsoft Office Word</Application>
  <DocSecurity>0</DocSecurity>
  <Lines>64</Lines>
  <Paragraphs>18</Paragraphs>
  <ScaleCrop>false</ScaleCrop>
  <Company>3GPP Support Team</Company>
  <LinksUpToDate>false</LinksUpToDate>
  <CharactersWithSpaces>9025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ZTE(Yuan)</cp:lastModifiedBy>
  <cp:revision>243</cp:revision>
  <cp:lastPrinted>2411-12-31T15:59:00Z</cp:lastPrinted>
  <dcterms:created xsi:type="dcterms:W3CDTF">2020-05-21T12:15:00Z</dcterms:created>
  <dcterms:modified xsi:type="dcterms:W3CDTF">2022-02-11T09:59:00Z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